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Default="007E0D19" w:rsidP="007E0D19">
      <w:pPr>
        <w:rPr>
          <w:rFonts w:cs="Arial"/>
          <w:sz w:val="28"/>
          <w:szCs w:val="28"/>
        </w:rPr>
      </w:pPr>
    </w:p>
    <w:p w:rsidR="009B7916" w:rsidRDefault="007E0D19" w:rsidP="009B7916">
      <w:pPr>
        <w:rPr>
          <w:b/>
        </w:rPr>
      </w:pPr>
      <w:r w:rsidRPr="00BB2767">
        <w:rPr>
          <w:b/>
        </w:rPr>
        <w:t>Present:</w:t>
      </w:r>
      <w:r w:rsidR="00365CFB">
        <w:rPr>
          <w:b/>
        </w:rPr>
        <w:tab/>
      </w:r>
      <w:r w:rsidR="00365CFB">
        <w:rPr>
          <w:b/>
        </w:rPr>
        <w:tab/>
      </w:r>
      <w:r w:rsidR="009B7916">
        <w:rPr>
          <w:b/>
        </w:rPr>
        <w:t>C. Elliott</w:t>
      </w:r>
      <w:r w:rsidR="009B7916">
        <w:rPr>
          <w:b/>
        </w:rPr>
        <w:tab/>
        <w:t xml:space="preserve"> </w:t>
      </w:r>
      <w:r w:rsidR="009B7916">
        <w:rPr>
          <w:b/>
        </w:rPr>
        <w:tab/>
        <w:t xml:space="preserve">Mayor </w:t>
      </w:r>
    </w:p>
    <w:p w:rsidR="009B7916" w:rsidRDefault="009B7916" w:rsidP="009B791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C. Abbott</w:t>
      </w:r>
      <w:r w:rsidRPr="00CC0BCB">
        <w:rPr>
          <w:b/>
        </w:rPr>
        <w:tab/>
      </w:r>
      <w:r w:rsidRPr="00CC0BCB">
        <w:rPr>
          <w:b/>
        </w:rPr>
        <w:tab/>
        <w:t>Deputy Mayor</w:t>
      </w:r>
      <w:r w:rsidRPr="008114BA">
        <w:rPr>
          <w:b/>
        </w:rPr>
        <w:t xml:space="preserve"> </w:t>
      </w:r>
    </w:p>
    <w:p w:rsidR="009B7916" w:rsidRDefault="009B7916" w:rsidP="009B7916">
      <w:pPr>
        <w:ind w:left="2160"/>
        <w:rPr>
          <w:b/>
        </w:rPr>
      </w:pPr>
      <w:r>
        <w:rPr>
          <w:b/>
        </w:rPr>
        <w:t>S</w:t>
      </w:r>
      <w:r w:rsidRPr="00CC0BCB">
        <w:rPr>
          <w:b/>
        </w:rPr>
        <w:t xml:space="preserve">. </w:t>
      </w:r>
      <w:proofErr w:type="spellStart"/>
      <w:r>
        <w:rPr>
          <w:b/>
        </w:rPr>
        <w:t>McBreairty</w:t>
      </w:r>
      <w:proofErr w:type="spellEnd"/>
      <w:r w:rsidRPr="00CC0BCB">
        <w:rPr>
          <w:b/>
        </w:rPr>
        <w:tab/>
      </w:r>
      <w:r w:rsidRPr="00CC0BCB">
        <w:rPr>
          <w:b/>
        </w:rPr>
        <w:tab/>
      </w:r>
      <w:proofErr w:type="spellStart"/>
      <w:r w:rsidRPr="00CC0BCB">
        <w:rPr>
          <w:b/>
        </w:rPr>
        <w:t>Councillor</w:t>
      </w:r>
      <w:proofErr w:type="spellEnd"/>
    </w:p>
    <w:p w:rsidR="008114BA" w:rsidRDefault="008114BA" w:rsidP="008114BA">
      <w:pPr>
        <w:ind w:left="1440" w:firstLine="720"/>
        <w:rPr>
          <w:b/>
        </w:rPr>
      </w:pPr>
      <w:r>
        <w:rPr>
          <w:b/>
        </w:rPr>
        <w:t>W. Lorenzen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5736B" w:rsidRDefault="008114BA" w:rsidP="008114BA">
      <w:pPr>
        <w:ind w:left="1440" w:firstLine="720"/>
        <w:rPr>
          <w:b/>
        </w:rPr>
      </w:pPr>
      <w:r>
        <w:rPr>
          <w:b/>
        </w:rPr>
        <w:t>B</w:t>
      </w:r>
      <w:r w:rsidRPr="00CC0BCB">
        <w:rPr>
          <w:b/>
        </w:rPr>
        <w:t xml:space="preserve">. </w:t>
      </w:r>
      <w:r>
        <w:rPr>
          <w:b/>
        </w:rPr>
        <w:t>Dove</w:t>
      </w:r>
      <w:r w:rsidRPr="00CC0BCB">
        <w:rPr>
          <w:b/>
        </w:rPr>
        <w:tab/>
      </w:r>
      <w:r w:rsidRPr="00CC0BCB">
        <w:rPr>
          <w:b/>
        </w:rPr>
        <w:tab/>
      </w:r>
      <w:proofErr w:type="spellStart"/>
      <w:r w:rsidRPr="00CC0BCB">
        <w:rPr>
          <w:b/>
        </w:rPr>
        <w:t>Councillor</w:t>
      </w:r>
      <w:proofErr w:type="spellEnd"/>
    </w:p>
    <w:p w:rsidR="0030579E" w:rsidRDefault="00D5736B" w:rsidP="00320753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C6F73" w:rsidRDefault="00D37783" w:rsidP="00D01A2F">
      <w:pPr>
        <w:ind w:left="1440" w:firstLine="720"/>
        <w:rPr>
          <w:b/>
        </w:rPr>
      </w:pPr>
      <w:r>
        <w:rPr>
          <w:b/>
          <w:bCs/>
          <w:lang w:val="en-GB"/>
        </w:rPr>
        <w:tab/>
      </w:r>
      <w:r w:rsidR="00505332">
        <w:rPr>
          <w:b/>
        </w:rPr>
        <w:tab/>
      </w:r>
      <w:r w:rsidR="00505332">
        <w:rPr>
          <w:b/>
        </w:rPr>
        <w:tab/>
      </w:r>
      <w:r w:rsidR="00505332">
        <w:rPr>
          <w:b/>
        </w:rPr>
        <w:tab/>
      </w:r>
      <w:r w:rsidR="00D15CE0">
        <w:rPr>
          <w:b/>
        </w:rPr>
        <w:tab/>
      </w:r>
      <w:r w:rsidR="00D15CE0">
        <w:rPr>
          <w:b/>
        </w:rPr>
        <w:tab/>
      </w:r>
    </w:p>
    <w:p w:rsidR="00137AAB" w:rsidRDefault="00947A0F" w:rsidP="006622A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Advisory </w:t>
      </w:r>
      <w:r w:rsidR="00137AAB">
        <w:rPr>
          <w:b/>
          <w:bCs/>
          <w:lang w:val="en-GB"/>
        </w:rPr>
        <w:t xml:space="preserve">and </w:t>
      </w:r>
    </w:p>
    <w:p w:rsidR="00914009" w:rsidRDefault="00A732A6" w:rsidP="00C54831">
      <w:pPr>
        <w:rPr>
          <w:b/>
          <w:bCs/>
          <w:lang w:val="en-GB"/>
        </w:rPr>
      </w:pPr>
      <w:r>
        <w:rPr>
          <w:b/>
          <w:bCs/>
          <w:lang w:val="en-GB"/>
        </w:rPr>
        <w:t>R</w:t>
      </w:r>
      <w:r w:rsidR="00947A0F">
        <w:rPr>
          <w:b/>
          <w:bCs/>
          <w:lang w:val="en-GB"/>
        </w:rPr>
        <w:t xml:space="preserve">esource: </w:t>
      </w:r>
      <w:r w:rsidR="00137AAB">
        <w:rPr>
          <w:b/>
          <w:bCs/>
          <w:lang w:val="en-GB"/>
        </w:rPr>
        <w:tab/>
      </w:r>
      <w:r w:rsidR="0030579E">
        <w:rPr>
          <w:b/>
          <w:bCs/>
          <w:lang w:val="en-GB"/>
        </w:rPr>
        <w:tab/>
      </w:r>
      <w:r w:rsidR="00340CBD">
        <w:rPr>
          <w:b/>
          <w:bCs/>
          <w:lang w:val="en-GB"/>
        </w:rPr>
        <w:t>G</w:t>
      </w:r>
      <w:r w:rsidR="00914009">
        <w:rPr>
          <w:b/>
          <w:bCs/>
          <w:lang w:val="en-GB"/>
        </w:rPr>
        <w:t>. Brown</w:t>
      </w:r>
      <w:r w:rsidR="00914009">
        <w:rPr>
          <w:b/>
          <w:bCs/>
          <w:lang w:val="en-GB"/>
        </w:rPr>
        <w:tab/>
      </w:r>
      <w:r w:rsidR="00914009">
        <w:rPr>
          <w:b/>
          <w:bCs/>
          <w:lang w:val="en-GB"/>
        </w:rPr>
        <w:tab/>
        <w:t>Town Clerk</w:t>
      </w:r>
    </w:p>
    <w:p w:rsidR="009B7916" w:rsidRDefault="00E31C44" w:rsidP="003F20C6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9B7916">
        <w:rPr>
          <w:b/>
          <w:bCs/>
          <w:lang w:val="en-GB"/>
        </w:rPr>
        <w:t>S. Fisher</w:t>
      </w:r>
      <w:r w:rsidR="009B7916">
        <w:rPr>
          <w:b/>
          <w:bCs/>
          <w:lang w:val="en-GB"/>
        </w:rPr>
        <w:tab/>
      </w:r>
      <w:r w:rsidR="009B7916">
        <w:rPr>
          <w:b/>
          <w:bCs/>
          <w:lang w:val="en-GB"/>
        </w:rPr>
        <w:tab/>
        <w:t>HR Supervisor</w:t>
      </w:r>
    </w:p>
    <w:p w:rsidR="009B7916" w:rsidRDefault="009B7916" w:rsidP="003F20C6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D. Chafe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CAO</w:t>
      </w:r>
    </w:p>
    <w:p w:rsidR="00B913ED" w:rsidRDefault="009B7916" w:rsidP="003F20C6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B. Freeborn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Director of Recreation &amp; Community Services (A)</w:t>
      </w:r>
      <w:r>
        <w:rPr>
          <w:b/>
          <w:bCs/>
          <w:lang w:val="en-GB"/>
        </w:rPr>
        <w:tab/>
      </w:r>
    </w:p>
    <w:p w:rsidR="008114BA" w:rsidRDefault="008114BA" w:rsidP="008114BA">
      <w:pPr>
        <w:rPr>
          <w:b/>
        </w:rPr>
      </w:pPr>
    </w:p>
    <w:p w:rsidR="00CD1C65" w:rsidRDefault="00CD1C65" w:rsidP="009B7916">
      <w:pPr>
        <w:rPr>
          <w:b/>
        </w:rPr>
      </w:pPr>
      <w:r>
        <w:rPr>
          <w:b/>
        </w:rPr>
        <w:t>Regrets:</w:t>
      </w:r>
      <w:r>
        <w:rPr>
          <w:b/>
        </w:rPr>
        <w:tab/>
      </w:r>
      <w:r>
        <w:rPr>
          <w:b/>
        </w:rPr>
        <w:tab/>
      </w:r>
      <w:r w:rsidR="009B7916">
        <w:rPr>
          <w:b/>
        </w:rPr>
        <w:t xml:space="preserve">R. Anstey </w:t>
      </w:r>
      <w:r w:rsidR="009B7916">
        <w:rPr>
          <w:b/>
        </w:rPr>
        <w:tab/>
      </w:r>
      <w:r w:rsidR="009B7916">
        <w:rPr>
          <w:b/>
        </w:rPr>
        <w:tab/>
      </w:r>
      <w:proofErr w:type="spellStart"/>
      <w:r w:rsidR="009B7916">
        <w:rPr>
          <w:b/>
        </w:rPr>
        <w:t>Councillor</w:t>
      </w:r>
      <w:proofErr w:type="spellEnd"/>
    </w:p>
    <w:p w:rsidR="00B913ED" w:rsidRPr="00B913ED" w:rsidRDefault="009B7916" w:rsidP="00092600">
      <w:pPr>
        <w:rPr>
          <w:b/>
        </w:rPr>
      </w:pPr>
      <w:r>
        <w:rPr>
          <w:b/>
        </w:rPr>
        <w:tab/>
      </w:r>
    </w:p>
    <w:p w:rsidR="00B913ED" w:rsidRDefault="00B913ED" w:rsidP="00092600"/>
    <w:p w:rsidR="00D23297" w:rsidRDefault="008114BA" w:rsidP="00092600">
      <w:pPr>
        <w:rPr>
          <w:b/>
          <w:bCs/>
          <w:lang w:val="en-GB"/>
        </w:rPr>
      </w:pPr>
      <w:r w:rsidRPr="008114BA">
        <w:t>The meeting was called</w:t>
      </w:r>
      <w:r w:rsidR="00AE21F5">
        <w:t xml:space="preserve"> to order at </w:t>
      </w:r>
      <w:r w:rsidR="00B913ED">
        <w:t>4</w:t>
      </w:r>
      <w:r w:rsidRPr="008114BA">
        <w:t>:</w:t>
      </w:r>
      <w:r w:rsidR="009B7916">
        <w:t>35</w:t>
      </w:r>
      <w:r w:rsidR="00B913ED">
        <w:t>p</w:t>
      </w:r>
      <w:r w:rsidRPr="008114BA">
        <w:t>m.</w:t>
      </w:r>
      <w:r w:rsidR="00320753" w:rsidRPr="008114BA">
        <w:tab/>
      </w:r>
    </w:p>
    <w:p w:rsidR="00C82BED" w:rsidRDefault="00C82BED" w:rsidP="00B913ED">
      <w:pPr>
        <w:rPr>
          <w:b/>
          <w:bCs/>
          <w:lang w:val="en-GB"/>
        </w:rPr>
      </w:pPr>
    </w:p>
    <w:p w:rsidR="00710524" w:rsidRDefault="00710524" w:rsidP="00B913ED">
      <w:pPr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>Motion #15-012</w:t>
      </w:r>
    </w:p>
    <w:p w:rsidR="00C82BED" w:rsidRPr="00C82BED" w:rsidRDefault="00C82BED" w:rsidP="00B913ED">
      <w:pPr>
        <w:rPr>
          <w:b/>
          <w:bCs/>
          <w:sz w:val="26"/>
          <w:szCs w:val="26"/>
          <w:lang w:val="en-GB"/>
        </w:rPr>
      </w:pPr>
      <w:r w:rsidRPr="00C82BED">
        <w:rPr>
          <w:b/>
          <w:bCs/>
          <w:sz w:val="26"/>
          <w:szCs w:val="26"/>
          <w:lang w:val="en-GB"/>
        </w:rPr>
        <w:t>Capital Investment Plan</w:t>
      </w:r>
    </w:p>
    <w:p w:rsidR="00B913ED" w:rsidRPr="00B913ED" w:rsidRDefault="00340CBD" w:rsidP="00B913ED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</w:p>
    <w:p w:rsidR="00C82BED" w:rsidRDefault="00C82BED" w:rsidP="00C82BED">
      <w:r>
        <w:t xml:space="preserve">Moved by Deputy Mayor Abbott and seconded by </w:t>
      </w:r>
      <w:proofErr w:type="spellStart"/>
      <w:r>
        <w:t>Councillor</w:t>
      </w:r>
      <w:proofErr w:type="spellEnd"/>
      <w:r>
        <w:t xml:space="preserve"> Parrott that </w:t>
      </w:r>
      <w:r w:rsidR="005C0F84">
        <w:t>t</w:t>
      </w:r>
      <w:r>
        <w:t>he Town’s Capital Investment Plan for its 2014-19 Gas Tax Funding direct that the funds be spent on the proposed new Wastewater Treatment Plant.</w:t>
      </w:r>
    </w:p>
    <w:p w:rsidR="00C82BED" w:rsidRDefault="00C82BED" w:rsidP="00C82BED">
      <w:pPr>
        <w:ind w:left="1800"/>
      </w:pPr>
    </w:p>
    <w:p w:rsidR="00C82BED" w:rsidRDefault="00C82BED" w:rsidP="00C82BED"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6</w:t>
      </w:r>
      <w:r>
        <w:tab/>
        <w:t>Opposing:</w:t>
      </w:r>
      <w:r>
        <w:tab/>
        <w:t>0</w:t>
      </w:r>
    </w:p>
    <w:p w:rsidR="00C82BED" w:rsidRDefault="00C82BED" w:rsidP="00C82BED">
      <w:pPr>
        <w:ind w:left="1800"/>
      </w:pPr>
    </w:p>
    <w:p w:rsidR="00C82BED" w:rsidRDefault="00C82BED" w:rsidP="00C82BED">
      <w:r w:rsidRPr="00002C7E">
        <w:rPr>
          <w:b/>
        </w:rPr>
        <w:t>Decision:</w:t>
      </w:r>
      <w:r>
        <w:tab/>
        <w:t>Motion carried.</w:t>
      </w:r>
    </w:p>
    <w:p w:rsidR="00C82BED" w:rsidRDefault="00C82BED" w:rsidP="00C82BED">
      <w:pPr>
        <w:ind w:left="1800"/>
      </w:pPr>
    </w:p>
    <w:p w:rsidR="009B7916" w:rsidRDefault="009B7916" w:rsidP="009B7916">
      <w:pPr>
        <w:rPr>
          <w:color w:val="1F497D"/>
        </w:rPr>
      </w:pPr>
    </w:p>
    <w:p w:rsidR="00710524" w:rsidRPr="00710524" w:rsidRDefault="00710524" w:rsidP="009B7916">
      <w:pPr>
        <w:rPr>
          <w:b/>
          <w:sz w:val="26"/>
          <w:szCs w:val="26"/>
        </w:rPr>
      </w:pPr>
      <w:r w:rsidRPr="00710524">
        <w:rPr>
          <w:b/>
          <w:sz w:val="26"/>
          <w:szCs w:val="26"/>
        </w:rPr>
        <w:t>Motion #15-013</w:t>
      </w:r>
    </w:p>
    <w:p w:rsidR="00462846" w:rsidRPr="00462846" w:rsidRDefault="00462846" w:rsidP="00462846">
      <w:pPr>
        <w:rPr>
          <w:b/>
          <w:sz w:val="26"/>
          <w:szCs w:val="26"/>
        </w:rPr>
      </w:pPr>
      <w:r w:rsidRPr="00462846">
        <w:rPr>
          <w:b/>
          <w:sz w:val="26"/>
          <w:szCs w:val="26"/>
        </w:rPr>
        <w:t>Building Canada Fund</w:t>
      </w:r>
    </w:p>
    <w:p w:rsidR="00462846" w:rsidRDefault="00462846" w:rsidP="00462846"/>
    <w:p w:rsidR="00462846" w:rsidRDefault="00462846" w:rsidP="00462846">
      <w:r>
        <w:t xml:space="preserve">Moved by Deputy Mayor Abbott and seconded by </w:t>
      </w:r>
      <w:proofErr w:type="spellStart"/>
      <w:r>
        <w:t>Councillor</w:t>
      </w:r>
      <w:proofErr w:type="spellEnd"/>
      <w:r>
        <w:t xml:space="preserve"> Parrott that the Town of Gander apply for $45 million in funding from the Building Canada Fund to construct a new Wastewater Treatment Plant. </w:t>
      </w:r>
    </w:p>
    <w:p w:rsidR="00462846" w:rsidRDefault="00462846" w:rsidP="00462846">
      <w:pPr>
        <w:ind w:left="1800"/>
      </w:pPr>
    </w:p>
    <w:p w:rsidR="00462846" w:rsidRDefault="00462846" w:rsidP="00462846">
      <w:pPr>
        <w:ind w:left="720" w:firstLine="720"/>
      </w:pPr>
      <w:r>
        <w:t xml:space="preserve">In </w:t>
      </w:r>
      <w:proofErr w:type="spellStart"/>
      <w:r>
        <w:t>Favour</w:t>
      </w:r>
      <w:proofErr w:type="spellEnd"/>
      <w:r>
        <w:t>:</w:t>
      </w:r>
      <w:r>
        <w:tab/>
        <w:t>6</w:t>
      </w:r>
      <w:r>
        <w:tab/>
        <w:t>Opposing:</w:t>
      </w:r>
      <w:r>
        <w:tab/>
        <w:t>0</w:t>
      </w:r>
    </w:p>
    <w:p w:rsidR="00462846" w:rsidRDefault="00462846" w:rsidP="00462846">
      <w:r w:rsidRPr="002A7541">
        <w:rPr>
          <w:b/>
        </w:rPr>
        <w:lastRenderedPageBreak/>
        <w:t>Decision:</w:t>
      </w:r>
      <w:r>
        <w:tab/>
        <w:t>Motion carried.</w:t>
      </w:r>
    </w:p>
    <w:p w:rsidR="009B7916" w:rsidRDefault="009B7916" w:rsidP="009B7916">
      <w:pPr>
        <w:rPr>
          <w:color w:val="1F497D"/>
        </w:rPr>
      </w:pPr>
    </w:p>
    <w:p w:rsidR="00710524" w:rsidRDefault="00710524" w:rsidP="001E1FB1">
      <w:pPr>
        <w:rPr>
          <w:b/>
          <w:sz w:val="28"/>
          <w:szCs w:val="28"/>
        </w:rPr>
      </w:pPr>
      <w:r>
        <w:rPr>
          <w:b/>
          <w:sz w:val="28"/>
          <w:szCs w:val="28"/>
        </w:rPr>
        <w:t>Motion #15-014</w:t>
      </w:r>
    </w:p>
    <w:p w:rsidR="00092600" w:rsidRPr="001E1FB1" w:rsidRDefault="00914009" w:rsidP="001E1FB1">
      <w:pPr>
        <w:rPr>
          <w:b/>
          <w:sz w:val="28"/>
          <w:szCs w:val="28"/>
        </w:rPr>
      </w:pPr>
      <w:r w:rsidRPr="001E1FB1">
        <w:rPr>
          <w:b/>
          <w:sz w:val="28"/>
          <w:szCs w:val="28"/>
        </w:rPr>
        <w:t>Adjournment</w:t>
      </w:r>
    </w:p>
    <w:p w:rsidR="00A76B30" w:rsidRDefault="00A76B30" w:rsidP="00A76B30">
      <w:pPr>
        <w:pStyle w:val="Footer"/>
      </w:pPr>
    </w:p>
    <w:p w:rsidR="00576893" w:rsidRDefault="00B41C96" w:rsidP="00A76B30">
      <w:pPr>
        <w:pStyle w:val="Footer"/>
      </w:pPr>
      <w:r>
        <w:t>There being no further business, it was m</w:t>
      </w:r>
      <w:bookmarkStart w:id="0" w:name="_GoBack"/>
      <w:bookmarkEnd w:id="0"/>
      <w:r w:rsidR="00576893">
        <w:t>oved by Deputy Mayor Abbot that the meeting be adjourned.</w:t>
      </w:r>
    </w:p>
    <w:p w:rsidR="00576893" w:rsidRDefault="00576893" w:rsidP="00A76B30">
      <w:pPr>
        <w:pStyle w:val="Footer"/>
      </w:pPr>
    </w:p>
    <w:p w:rsidR="00576893" w:rsidRDefault="00576893" w:rsidP="00576893">
      <w:pPr>
        <w:pStyle w:val="Footer"/>
        <w:tabs>
          <w:tab w:val="clear" w:pos="4680"/>
          <w:tab w:val="clear" w:pos="9360"/>
        </w:tabs>
      </w:pPr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6</w:t>
      </w:r>
      <w:r>
        <w:tab/>
        <w:t>Opposing:</w:t>
      </w:r>
      <w:r>
        <w:tab/>
        <w:t>0</w:t>
      </w:r>
    </w:p>
    <w:p w:rsidR="00576893" w:rsidRDefault="00576893" w:rsidP="00576893">
      <w:pPr>
        <w:pStyle w:val="Footer"/>
        <w:tabs>
          <w:tab w:val="clear" w:pos="4680"/>
          <w:tab w:val="clear" w:pos="9360"/>
        </w:tabs>
      </w:pPr>
    </w:p>
    <w:p w:rsidR="00576893" w:rsidRDefault="00576893" w:rsidP="00576893">
      <w:pPr>
        <w:pStyle w:val="Footer"/>
        <w:tabs>
          <w:tab w:val="clear" w:pos="4680"/>
          <w:tab w:val="clear" w:pos="9360"/>
        </w:tabs>
      </w:pPr>
      <w:r w:rsidRPr="00576893">
        <w:rPr>
          <w:b/>
        </w:rPr>
        <w:t>Decision:</w:t>
      </w:r>
      <w:r>
        <w:tab/>
        <w:t>Motion carried.</w:t>
      </w:r>
    </w:p>
    <w:p w:rsidR="00576893" w:rsidRDefault="00576893" w:rsidP="00A76B30">
      <w:pPr>
        <w:pStyle w:val="Footer"/>
      </w:pPr>
    </w:p>
    <w:p w:rsidR="00A76B30" w:rsidRPr="001C4372" w:rsidRDefault="00A76B30" w:rsidP="00A76B30">
      <w:pPr>
        <w:pStyle w:val="Footer"/>
      </w:pPr>
      <w:r>
        <w:t>The meeting adjourned at</w:t>
      </w:r>
      <w:r w:rsidR="00D23297">
        <w:t xml:space="preserve"> </w:t>
      </w:r>
      <w:r w:rsidR="009B7916">
        <w:t>4</w:t>
      </w:r>
      <w:r w:rsidR="001C4372" w:rsidRPr="001C4372">
        <w:t>:</w:t>
      </w:r>
      <w:r w:rsidR="009B7916">
        <w:t>40</w:t>
      </w:r>
      <w:r w:rsidR="001C4372" w:rsidRPr="001C4372">
        <w:t>pm.</w:t>
      </w:r>
    </w:p>
    <w:p w:rsidR="00A0225D" w:rsidRDefault="00A0225D" w:rsidP="00A76B30">
      <w:pPr>
        <w:pStyle w:val="Footer"/>
        <w:rPr>
          <w:b/>
        </w:rPr>
      </w:pPr>
    </w:p>
    <w:p w:rsidR="00444E8D" w:rsidRPr="00A76B30" w:rsidRDefault="00444E8D" w:rsidP="00A76B30">
      <w:pPr>
        <w:pStyle w:val="Footer"/>
        <w:rPr>
          <w:b/>
        </w:rPr>
      </w:pPr>
    </w:p>
    <w:p w:rsidR="00A76B30" w:rsidRPr="00A76B30" w:rsidRDefault="00A76B30" w:rsidP="00A76B30">
      <w:pPr>
        <w:pStyle w:val="Footer"/>
        <w:rPr>
          <w:b/>
        </w:rPr>
      </w:pPr>
      <w:r w:rsidRPr="00A76B30">
        <w:rPr>
          <w:b/>
        </w:rPr>
        <w:t>_________________________________</w:t>
      </w:r>
    </w:p>
    <w:p w:rsidR="00F45B22" w:rsidRDefault="009B7916" w:rsidP="00A76B30">
      <w:pPr>
        <w:pStyle w:val="Footer"/>
        <w:rPr>
          <w:b/>
        </w:rPr>
      </w:pPr>
      <w:r>
        <w:rPr>
          <w:b/>
        </w:rPr>
        <w:t>C. Elliott</w:t>
      </w:r>
      <w:r w:rsidR="00642ABA">
        <w:rPr>
          <w:b/>
        </w:rPr>
        <w:t>,</w:t>
      </w:r>
      <w:r w:rsidR="003C13F7">
        <w:rPr>
          <w:b/>
        </w:rPr>
        <w:t xml:space="preserve"> </w:t>
      </w:r>
      <w:r>
        <w:rPr>
          <w:b/>
        </w:rPr>
        <w:t>M</w:t>
      </w:r>
      <w:r w:rsidR="0057687B">
        <w:rPr>
          <w:b/>
        </w:rPr>
        <w:t>ayor</w:t>
      </w:r>
    </w:p>
    <w:p w:rsidR="003F20C6" w:rsidRDefault="003F20C6" w:rsidP="00A76B30">
      <w:pPr>
        <w:pStyle w:val="Footer"/>
        <w:rPr>
          <w:b/>
        </w:rPr>
      </w:pPr>
    </w:p>
    <w:p w:rsidR="00444E8D" w:rsidRPr="00A76B30" w:rsidRDefault="00444E8D" w:rsidP="00A76B30">
      <w:pPr>
        <w:pStyle w:val="Footer"/>
        <w:rPr>
          <w:b/>
        </w:rPr>
      </w:pPr>
    </w:p>
    <w:p w:rsidR="00A76B30" w:rsidRPr="00A76B30" w:rsidRDefault="00A76B30" w:rsidP="00A76B30">
      <w:pPr>
        <w:pStyle w:val="Footer"/>
        <w:rPr>
          <w:b/>
        </w:rPr>
      </w:pPr>
      <w:r w:rsidRPr="00A76B30">
        <w:rPr>
          <w:b/>
        </w:rPr>
        <w:t>___________________________________</w:t>
      </w:r>
    </w:p>
    <w:p w:rsidR="00F7384D" w:rsidRPr="00F7384D" w:rsidRDefault="0047440A" w:rsidP="00F7384D">
      <w:pPr>
        <w:pStyle w:val="Footer"/>
      </w:pPr>
      <w:r>
        <w:rPr>
          <w:b/>
        </w:rPr>
        <w:t xml:space="preserve">G. Brown, Town </w:t>
      </w:r>
      <w:r w:rsidR="00507241">
        <w:rPr>
          <w:b/>
        </w:rPr>
        <w:t>Clerk</w:t>
      </w:r>
    </w:p>
    <w:sectPr w:rsidR="00F7384D" w:rsidRPr="00F7384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71D" w:rsidRDefault="0094671D" w:rsidP="007E0D19">
      <w:r>
        <w:separator/>
      </w:r>
    </w:p>
  </w:endnote>
  <w:endnote w:type="continuationSeparator" w:id="0">
    <w:p w:rsidR="0094671D" w:rsidRDefault="0094671D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71D" w:rsidRDefault="0094671D" w:rsidP="007E0D19">
      <w:r>
        <w:separator/>
      </w:r>
    </w:p>
  </w:footnote>
  <w:footnote w:type="continuationSeparator" w:id="0">
    <w:p w:rsidR="0094671D" w:rsidRDefault="0094671D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C0" w:rsidRPr="007E0D19" w:rsidRDefault="002E6EDE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>Special</w:t>
    </w:r>
    <w:r w:rsidR="001954C0">
      <w:rPr>
        <w:b/>
        <w:i/>
        <w:color w:val="808080" w:themeColor="background1" w:themeShade="80"/>
      </w:rPr>
      <w:t xml:space="preserve"> Meeting o</w:t>
    </w:r>
    <w:r w:rsidR="00CE701D">
      <w:rPr>
        <w:b/>
        <w:i/>
        <w:color w:val="808080" w:themeColor="background1" w:themeShade="80"/>
      </w:rPr>
      <w:t>f</w:t>
    </w:r>
    <w:r w:rsidR="002D4356">
      <w:rPr>
        <w:b/>
        <w:i/>
        <w:color w:val="808080" w:themeColor="background1" w:themeShade="80"/>
      </w:rPr>
      <w:t xml:space="preserve"> Council                     </w:t>
    </w:r>
    <w:r w:rsidR="00B36A02">
      <w:rPr>
        <w:b/>
        <w:i/>
        <w:color w:val="808080" w:themeColor="background1" w:themeShade="80"/>
      </w:rPr>
      <w:t>January 1</w:t>
    </w:r>
    <w:r w:rsidR="00462846">
      <w:rPr>
        <w:b/>
        <w:i/>
        <w:color w:val="808080" w:themeColor="background1" w:themeShade="80"/>
      </w:rPr>
      <w:t>9</w:t>
    </w:r>
    <w:r w:rsidR="00B36A02">
      <w:rPr>
        <w:b/>
        <w:i/>
        <w:color w:val="808080" w:themeColor="background1" w:themeShade="80"/>
      </w:rPr>
      <w:t>, 2015</w:t>
    </w:r>
    <w:r w:rsidR="001954C0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1954C0" w:rsidRPr="007E0D19">
          <w:rPr>
            <w:b/>
            <w:i/>
            <w:color w:val="7F7F7F" w:themeColor="text1" w:themeTint="80"/>
          </w:rPr>
          <w:t xml:space="preserve">Page </w:t>
        </w:r>
        <w:r w:rsidR="00011FBC" w:rsidRPr="007E0D19">
          <w:rPr>
            <w:b/>
            <w:i/>
            <w:color w:val="7F7F7F" w:themeColor="text1" w:themeTint="80"/>
          </w:rPr>
          <w:fldChar w:fldCharType="begin"/>
        </w:r>
        <w:r w:rsidR="001954C0" w:rsidRPr="007E0D19">
          <w:rPr>
            <w:b/>
            <w:i/>
            <w:color w:val="7F7F7F" w:themeColor="text1" w:themeTint="80"/>
          </w:rPr>
          <w:instrText xml:space="preserve"> PAGE </w:instrText>
        </w:r>
        <w:r w:rsidR="00011FBC" w:rsidRPr="007E0D19">
          <w:rPr>
            <w:b/>
            <w:i/>
            <w:color w:val="7F7F7F" w:themeColor="text1" w:themeTint="80"/>
          </w:rPr>
          <w:fldChar w:fldCharType="separate"/>
        </w:r>
        <w:r w:rsidR="00D23E94">
          <w:rPr>
            <w:b/>
            <w:i/>
            <w:noProof/>
            <w:color w:val="7F7F7F" w:themeColor="text1" w:themeTint="80"/>
          </w:rPr>
          <w:t>2</w:t>
        </w:r>
        <w:r w:rsidR="00011FBC" w:rsidRPr="007E0D19">
          <w:rPr>
            <w:b/>
            <w:i/>
            <w:color w:val="7F7F7F" w:themeColor="text1" w:themeTint="80"/>
          </w:rPr>
          <w:fldChar w:fldCharType="end"/>
        </w:r>
        <w:r w:rsidR="001954C0" w:rsidRPr="007E0D19">
          <w:rPr>
            <w:b/>
            <w:i/>
            <w:color w:val="7F7F7F" w:themeColor="text1" w:themeTint="80"/>
          </w:rPr>
          <w:t xml:space="preserve"> of </w:t>
        </w:r>
        <w:r w:rsidR="00011FBC" w:rsidRPr="007E0D19">
          <w:rPr>
            <w:b/>
            <w:i/>
            <w:color w:val="7F7F7F" w:themeColor="text1" w:themeTint="80"/>
          </w:rPr>
          <w:fldChar w:fldCharType="begin"/>
        </w:r>
        <w:r w:rsidR="001954C0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011FBC" w:rsidRPr="007E0D19">
          <w:rPr>
            <w:b/>
            <w:i/>
            <w:color w:val="7F7F7F" w:themeColor="text1" w:themeTint="80"/>
          </w:rPr>
          <w:fldChar w:fldCharType="separate"/>
        </w:r>
        <w:r w:rsidR="00D23E94">
          <w:rPr>
            <w:b/>
            <w:i/>
            <w:noProof/>
            <w:color w:val="7F7F7F" w:themeColor="text1" w:themeTint="80"/>
          </w:rPr>
          <w:t>2</w:t>
        </w:r>
        <w:r w:rsidR="00011FBC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1954C0" w:rsidRPr="00C22809" w:rsidRDefault="001954C0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C0" w:rsidRPr="00C20CB1" w:rsidRDefault="001954C0" w:rsidP="00FF0F0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 w:rsidRPr="00C20CB1">
      <w:rPr>
        <w:rFonts w:cs="Arial"/>
        <w:b/>
        <w:sz w:val="36"/>
        <w:szCs w:val="36"/>
      </w:rPr>
      <w:t>MINUTES</w:t>
    </w:r>
  </w:p>
  <w:p w:rsidR="001954C0" w:rsidRDefault="009B7916" w:rsidP="00FF0F0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</w:t>
    </w:r>
    <w:r w:rsidR="001954C0">
      <w:rPr>
        <w:rFonts w:cs="Arial"/>
        <w:b/>
        <w:sz w:val="28"/>
        <w:szCs w:val="28"/>
      </w:rPr>
      <w:t xml:space="preserve">eeting of Council </w:t>
    </w:r>
  </w:p>
  <w:p w:rsidR="001954C0" w:rsidRPr="001169EB" w:rsidRDefault="009B7916" w:rsidP="00FF0F0C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Mon</w:t>
    </w:r>
    <w:r w:rsidR="00B913ED">
      <w:rPr>
        <w:rFonts w:cs="Arial"/>
        <w:b/>
        <w:sz w:val="28"/>
        <w:szCs w:val="28"/>
      </w:rPr>
      <w:t>d</w:t>
    </w:r>
    <w:r w:rsidR="00C75B1D">
      <w:rPr>
        <w:rFonts w:cs="Arial"/>
        <w:b/>
        <w:sz w:val="28"/>
        <w:szCs w:val="28"/>
      </w:rPr>
      <w:t>ay</w:t>
    </w:r>
    <w:r w:rsidR="001954C0">
      <w:rPr>
        <w:rFonts w:cs="Arial"/>
        <w:b/>
        <w:sz w:val="28"/>
        <w:szCs w:val="28"/>
      </w:rPr>
      <w:t xml:space="preserve">, </w:t>
    </w:r>
    <w:r w:rsidR="00CD1C65">
      <w:rPr>
        <w:rFonts w:cs="Arial"/>
        <w:b/>
        <w:sz w:val="28"/>
        <w:szCs w:val="28"/>
      </w:rPr>
      <w:t>January</w:t>
    </w:r>
    <w:r w:rsidR="00D23297">
      <w:rPr>
        <w:rFonts w:cs="Arial"/>
        <w:b/>
        <w:sz w:val="28"/>
        <w:szCs w:val="28"/>
      </w:rPr>
      <w:t xml:space="preserve"> </w:t>
    </w:r>
    <w:r w:rsidR="00CD1C65">
      <w:rPr>
        <w:rFonts w:cs="Arial"/>
        <w:b/>
        <w:sz w:val="28"/>
        <w:szCs w:val="28"/>
      </w:rPr>
      <w:t>1</w:t>
    </w:r>
    <w:r>
      <w:rPr>
        <w:rFonts w:cs="Arial"/>
        <w:b/>
        <w:sz w:val="28"/>
        <w:szCs w:val="28"/>
      </w:rPr>
      <w:t>9</w:t>
    </w:r>
    <w:r w:rsidR="00C75B1D" w:rsidRPr="00C75B1D">
      <w:rPr>
        <w:rFonts w:cs="Arial"/>
        <w:b/>
        <w:sz w:val="28"/>
        <w:szCs w:val="28"/>
        <w:vertAlign w:val="superscript"/>
      </w:rPr>
      <w:t>th</w:t>
    </w:r>
    <w:r w:rsidR="00340CBD">
      <w:rPr>
        <w:rFonts w:cs="Arial"/>
        <w:b/>
        <w:sz w:val="28"/>
        <w:szCs w:val="28"/>
      </w:rPr>
      <w:t>,</w:t>
    </w:r>
    <w:r w:rsidR="00914009">
      <w:rPr>
        <w:rFonts w:cs="Arial"/>
        <w:b/>
        <w:sz w:val="28"/>
        <w:szCs w:val="28"/>
      </w:rPr>
      <w:t xml:space="preserve"> </w:t>
    </w:r>
    <w:r w:rsidR="001954C0">
      <w:rPr>
        <w:rFonts w:cs="Arial"/>
        <w:b/>
        <w:sz w:val="28"/>
        <w:szCs w:val="28"/>
      </w:rPr>
      <w:t>201</w:t>
    </w:r>
    <w:r w:rsidR="00CD1C65">
      <w:rPr>
        <w:rFonts w:cs="Arial"/>
        <w:b/>
        <w:sz w:val="28"/>
        <w:szCs w:val="28"/>
      </w:rPr>
      <w:t>5</w:t>
    </w:r>
    <w:r w:rsidR="001954C0">
      <w:rPr>
        <w:rFonts w:cs="Arial"/>
        <w:b/>
        <w:sz w:val="28"/>
        <w:szCs w:val="28"/>
      </w:rPr>
      <w:t xml:space="preserve"> @ </w:t>
    </w:r>
    <w:r w:rsidR="00B913ED">
      <w:rPr>
        <w:rFonts w:cs="Arial"/>
        <w:b/>
        <w:sz w:val="28"/>
        <w:szCs w:val="28"/>
      </w:rPr>
      <w:t>4</w:t>
    </w:r>
    <w:r w:rsidR="00340CBD">
      <w:rPr>
        <w:rFonts w:cs="Arial"/>
        <w:b/>
        <w:sz w:val="28"/>
        <w:szCs w:val="28"/>
      </w:rPr>
      <w:t>:</w:t>
    </w:r>
    <w:r w:rsidR="00B913ED">
      <w:rPr>
        <w:rFonts w:cs="Arial"/>
        <w:b/>
        <w:sz w:val="28"/>
        <w:szCs w:val="28"/>
      </w:rPr>
      <w:t>3</w:t>
    </w:r>
    <w:r w:rsidR="003F20C6">
      <w:rPr>
        <w:rFonts w:cs="Arial"/>
        <w:b/>
        <w:sz w:val="28"/>
        <w:szCs w:val="28"/>
      </w:rPr>
      <w:t>0</w:t>
    </w:r>
    <w:r w:rsidR="00B913ED">
      <w:rPr>
        <w:rFonts w:cs="Arial"/>
        <w:b/>
        <w:sz w:val="28"/>
        <w:szCs w:val="28"/>
      </w:rPr>
      <w:t>p</w:t>
    </w:r>
    <w:r w:rsidR="00320753">
      <w:rPr>
        <w:rFonts w:cs="Arial"/>
        <w:b/>
        <w:sz w:val="28"/>
        <w:szCs w:val="28"/>
      </w:rPr>
      <w:t>m</w:t>
    </w:r>
  </w:p>
  <w:p w:rsidR="001954C0" w:rsidRDefault="001954C0" w:rsidP="00FF0F0C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</w:r>
    <w:r w:rsidR="001E1FB1">
      <w:rPr>
        <w:rFonts w:cs="Arial"/>
        <w:b/>
        <w:sz w:val="28"/>
        <w:szCs w:val="28"/>
      </w:rPr>
      <w:t>Council Chambers</w:t>
    </w:r>
    <w:r>
      <w:rPr>
        <w:rFonts w:cs="Arial"/>
        <w:b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65F0"/>
    <w:multiLevelType w:val="hybridMultilevel"/>
    <w:tmpl w:val="E098E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66F9"/>
    <w:multiLevelType w:val="hybridMultilevel"/>
    <w:tmpl w:val="FDD0C70E"/>
    <w:lvl w:ilvl="0" w:tplc="1C9E5316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12B0E"/>
    <w:multiLevelType w:val="hybridMultilevel"/>
    <w:tmpl w:val="B7D4DF52"/>
    <w:lvl w:ilvl="0" w:tplc="A64E88AC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60F15129"/>
    <w:multiLevelType w:val="hybridMultilevel"/>
    <w:tmpl w:val="F594C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52A4F"/>
    <w:multiLevelType w:val="hybridMultilevel"/>
    <w:tmpl w:val="369C7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0D2"/>
    <w:rsid w:val="00000154"/>
    <w:rsid w:val="00000FFD"/>
    <w:rsid w:val="00002E24"/>
    <w:rsid w:val="00003E2C"/>
    <w:rsid w:val="00005B04"/>
    <w:rsid w:val="0000715A"/>
    <w:rsid w:val="00011FBC"/>
    <w:rsid w:val="00012536"/>
    <w:rsid w:val="00012763"/>
    <w:rsid w:val="000133B0"/>
    <w:rsid w:val="00014AF9"/>
    <w:rsid w:val="00014DD1"/>
    <w:rsid w:val="000173CA"/>
    <w:rsid w:val="0002009D"/>
    <w:rsid w:val="00022A73"/>
    <w:rsid w:val="00024940"/>
    <w:rsid w:val="00024A38"/>
    <w:rsid w:val="0002506F"/>
    <w:rsid w:val="000302D5"/>
    <w:rsid w:val="00031D48"/>
    <w:rsid w:val="000339E5"/>
    <w:rsid w:val="00034384"/>
    <w:rsid w:val="00034F57"/>
    <w:rsid w:val="00036F19"/>
    <w:rsid w:val="00040814"/>
    <w:rsid w:val="000409EE"/>
    <w:rsid w:val="00040E4D"/>
    <w:rsid w:val="00052914"/>
    <w:rsid w:val="00052EE9"/>
    <w:rsid w:val="000541CD"/>
    <w:rsid w:val="0005458B"/>
    <w:rsid w:val="000577C7"/>
    <w:rsid w:val="0006082D"/>
    <w:rsid w:val="000629B8"/>
    <w:rsid w:val="00062DC0"/>
    <w:rsid w:val="000646C6"/>
    <w:rsid w:val="000654C1"/>
    <w:rsid w:val="00070EB2"/>
    <w:rsid w:val="00073B0C"/>
    <w:rsid w:val="00074078"/>
    <w:rsid w:val="00074B8E"/>
    <w:rsid w:val="00077043"/>
    <w:rsid w:val="00077A1A"/>
    <w:rsid w:val="00080BF3"/>
    <w:rsid w:val="00083E6F"/>
    <w:rsid w:val="00084FF1"/>
    <w:rsid w:val="00085B87"/>
    <w:rsid w:val="000870F2"/>
    <w:rsid w:val="00087BEC"/>
    <w:rsid w:val="00090291"/>
    <w:rsid w:val="00092266"/>
    <w:rsid w:val="00092600"/>
    <w:rsid w:val="00093349"/>
    <w:rsid w:val="000933F1"/>
    <w:rsid w:val="00093AC5"/>
    <w:rsid w:val="000958B0"/>
    <w:rsid w:val="00096250"/>
    <w:rsid w:val="00097D5A"/>
    <w:rsid w:val="000A4A00"/>
    <w:rsid w:val="000A568B"/>
    <w:rsid w:val="000B04A4"/>
    <w:rsid w:val="000B1EDF"/>
    <w:rsid w:val="000B3CF3"/>
    <w:rsid w:val="000B5744"/>
    <w:rsid w:val="000C1319"/>
    <w:rsid w:val="000C350F"/>
    <w:rsid w:val="000C468C"/>
    <w:rsid w:val="000C496E"/>
    <w:rsid w:val="000C4B20"/>
    <w:rsid w:val="000C6F73"/>
    <w:rsid w:val="000C757D"/>
    <w:rsid w:val="000D3276"/>
    <w:rsid w:val="000D36EC"/>
    <w:rsid w:val="000D4C35"/>
    <w:rsid w:val="000D4FF7"/>
    <w:rsid w:val="000D7780"/>
    <w:rsid w:val="000E2F38"/>
    <w:rsid w:val="000E4B5F"/>
    <w:rsid w:val="000F1B74"/>
    <w:rsid w:val="00101171"/>
    <w:rsid w:val="001027FB"/>
    <w:rsid w:val="001035CB"/>
    <w:rsid w:val="0010622B"/>
    <w:rsid w:val="00107964"/>
    <w:rsid w:val="001108B6"/>
    <w:rsid w:val="00111B41"/>
    <w:rsid w:val="00112A41"/>
    <w:rsid w:val="00112DBB"/>
    <w:rsid w:val="0011517F"/>
    <w:rsid w:val="0011668F"/>
    <w:rsid w:val="00117022"/>
    <w:rsid w:val="001207D7"/>
    <w:rsid w:val="00122848"/>
    <w:rsid w:val="00122919"/>
    <w:rsid w:val="00125759"/>
    <w:rsid w:val="0012585D"/>
    <w:rsid w:val="0013027A"/>
    <w:rsid w:val="001328B4"/>
    <w:rsid w:val="001358A0"/>
    <w:rsid w:val="001362B1"/>
    <w:rsid w:val="00137AAB"/>
    <w:rsid w:val="00141667"/>
    <w:rsid w:val="001423F6"/>
    <w:rsid w:val="00143E50"/>
    <w:rsid w:val="00144F9E"/>
    <w:rsid w:val="00147C92"/>
    <w:rsid w:val="00155F12"/>
    <w:rsid w:val="0016005F"/>
    <w:rsid w:val="00160F8F"/>
    <w:rsid w:val="00161201"/>
    <w:rsid w:val="00161D05"/>
    <w:rsid w:val="0016344A"/>
    <w:rsid w:val="0016446B"/>
    <w:rsid w:val="00166D26"/>
    <w:rsid w:val="00166F08"/>
    <w:rsid w:val="00167C13"/>
    <w:rsid w:val="001700C8"/>
    <w:rsid w:val="001702C2"/>
    <w:rsid w:val="001718BD"/>
    <w:rsid w:val="001721CC"/>
    <w:rsid w:val="001757F6"/>
    <w:rsid w:val="00175DA6"/>
    <w:rsid w:val="001766F8"/>
    <w:rsid w:val="0017741D"/>
    <w:rsid w:val="00181263"/>
    <w:rsid w:val="00181B17"/>
    <w:rsid w:val="001827FA"/>
    <w:rsid w:val="00182EAF"/>
    <w:rsid w:val="00182F8F"/>
    <w:rsid w:val="00186F38"/>
    <w:rsid w:val="0018711D"/>
    <w:rsid w:val="001877C4"/>
    <w:rsid w:val="001905F7"/>
    <w:rsid w:val="00190D92"/>
    <w:rsid w:val="00191E27"/>
    <w:rsid w:val="00192859"/>
    <w:rsid w:val="00195101"/>
    <w:rsid w:val="001954C0"/>
    <w:rsid w:val="001960D2"/>
    <w:rsid w:val="00197503"/>
    <w:rsid w:val="001A2580"/>
    <w:rsid w:val="001A301D"/>
    <w:rsid w:val="001A3E3B"/>
    <w:rsid w:val="001A48A0"/>
    <w:rsid w:val="001A4E57"/>
    <w:rsid w:val="001A5F76"/>
    <w:rsid w:val="001A7844"/>
    <w:rsid w:val="001B0233"/>
    <w:rsid w:val="001B30CC"/>
    <w:rsid w:val="001B3CFF"/>
    <w:rsid w:val="001B5C8F"/>
    <w:rsid w:val="001B63F9"/>
    <w:rsid w:val="001B6A47"/>
    <w:rsid w:val="001B7E53"/>
    <w:rsid w:val="001C0B67"/>
    <w:rsid w:val="001C4372"/>
    <w:rsid w:val="001C57FE"/>
    <w:rsid w:val="001C6ECA"/>
    <w:rsid w:val="001D2037"/>
    <w:rsid w:val="001D77C5"/>
    <w:rsid w:val="001E0093"/>
    <w:rsid w:val="001E1FB1"/>
    <w:rsid w:val="001E33C4"/>
    <w:rsid w:val="001E422F"/>
    <w:rsid w:val="001E5C7C"/>
    <w:rsid w:val="001F099C"/>
    <w:rsid w:val="001F2CF0"/>
    <w:rsid w:val="001F3582"/>
    <w:rsid w:val="001F358E"/>
    <w:rsid w:val="001F5557"/>
    <w:rsid w:val="001F5F68"/>
    <w:rsid w:val="001F654B"/>
    <w:rsid w:val="001F746D"/>
    <w:rsid w:val="0020118B"/>
    <w:rsid w:val="00202638"/>
    <w:rsid w:val="00204583"/>
    <w:rsid w:val="00207815"/>
    <w:rsid w:val="00212681"/>
    <w:rsid w:val="00213927"/>
    <w:rsid w:val="00215590"/>
    <w:rsid w:val="0021760F"/>
    <w:rsid w:val="00220689"/>
    <w:rsid w:val="00220832"/>
    <w:rsid w:val="00222794"/>
    <w:rsid w:val="002231E5"/>
    <w:rsid w:val="00224295"/>
    <w:rsid w:val="002247B8"/>
    <w:rsid w:val="00225EB3"/>
    <w:rsid w:val="0022634C"/>
    <w:rsid w:val="00227C30"/>
    <w:rsid w:val="00230567"/>
    <w:rsid w:val="00231D9F"/>
    <w:rsid w:val="002331BA"/>
    <w:rsid w:val="00234424"/>
    <w:rsid w:val="00234BF0"/>
    <w:rsid w:val="00236D0C"/>
    <w:rsid w:val="00240C4B"/>
    <w:rsid w:val="0025169A"/>
    <w:rsid w:val="00251738"/>
    <w:rsid w:val="002519E6"/>
    <w:rsid w:val="00255836"/>
    <w:rsid w:val="0026216D"/>
    <w:rsid w:val="00262AC7"/>
    <w:rsid w:val="0026403B"/>
    <w:rsid w:val="002645B4"/>
    <w:rsid w:val="002660F7"/>
    <w:rsid w:val="0027069F"/>
    <w:rsid w:val="00272B15"/>
    <w:rsid w:val="002734EE"/>
    <w:rsid w:val="00275140"/>
    <w:rsid w:val="00276BDB"/>
    <w:rsid w:val="00276ECA"/>
    <w:rsid w:val="002777CE"/>
    <w:rsid w:val="002812D7"/>
    <w:rsid w:val="00286EFA"/>
    <w:rsid w:val="00292777"/>
    <w:rsid w:val="00297173"/>
    <w:rsid w:val="002976D7"/>
    <w:rsid w:val="002A635C"/>
    <w:rsid w:val="002A7D2D"/>
    <w:rsid w:val="002B1799"/>
    <w:rsid w:val="002B2A1F"/>
    <w:rsid w:val="002B471C"/>
    <w:rsid w:val="002C0563"/>
    <w:rsid w:val="002C1617"/>
    <w:rsid w:val="002C2BE0"/>
    <w:rsid w:val="002C5A55"/>
    <w:rsid w:val="002C729E"/>
    <w:rsid w:val="002C751F"/>
    <w:rsid w:val="002D0ADB"/>
    <w:rsid w:val="002D4356"/>
    <w:rsid w:val="002E0D8C"/>
    <w:rsid w:val="002E3679"/>
    <w:rsid w:val="002E420E"/>
    <w:rsid w:val="002E6716"/>
    <w:rsid w:val="002E6EDE"/>
    <w:rsid w:val="002F0476"/>
    <w:rsid w:val="002F4236"/>
    <w:rsid w:val="002F6217"/>
    <w:rsid w:val="002F68AF"/>
    <w:rsid w:val="002F6E08"/>
    <w:rsid w:val="0030029B"/>
    <w:rsid w:val="003012B8"/>
    <w:rsid w:val="00301FA8"/>
    <w:rsid w:val="00302BD8"/>
    <w:rsid w:val="00304546"/>
    <w:rsid w:val="0030579E"/>
    <w:rsid w:val="003067B3"/>
    <w:rsid w:val="00310261"/>
    <w:rsid w:val="00314306"/>
    <w:rsid w:val="00314F13"/>
    <w:rsid w:val="00315C8F"/>
    <w:rsid w:val="00316217"/>
    <w:rsid w:val="00320753"/>
    <w:rsid w:val="00321B1F"/>
    <w:rsid w:val="00325E8D"/>
    <w:rsid w:val="00326BE9"/>
    <w:rsid w:val="00326F89"/>
    <w:rsid w:val="003274C4"/>
    <w:rsid w:val="00327556"/>
    <w:rsid w:val="00330CAE"/>
    <w:rsid w:val="00330F71"/>
    <w:rsid w:val="003327C3"/>
    <w:rsid w:val="00333B09"/>
    <w:rsid w:val="00340CBD"/>
    <w:rsid w:val="00341045"/>
    <w:rsid w:val="00341214"/>
    <w:rsid w:val="003412D4"/>
    <w:rsid w:val="00341881"/>
    <w:rsid w:val="00344D1A"/>
    <w:rsid w:val="00347480"/>
    <w:rsid w:val="003508E7"/>
    <w:rsid w:val="00351993"/>
    <w:rsid w:val="00354D39"/>
    <w:rsid w:val="00354E1D"/>
    <w:rsid w:val="003575D9"/>
    <w:rsid w:val="003628EB"/>
    <w:rsid w:val="00365637"/>
    <w:rsid w:val="00365CFB"/>
    <w:rsid w:val="00366550"/>
    <w:rsid w:val="00370D5D"/>
    <w:rsid w:val="003719A7"/>
    <w:rsid w:val="00371FFD"/>
    <w:rsid w:val="00375854"/>
    <w:rsid w:val="0037647A"/>
    <w:rsid w:val="0037755A"/>
    <w:rsid w:val="00377861"/>
    <w:rsid w:val="00377A1C"/>
    <w:rsid w:val="003802B9"/>
    <w:rsid w:val="003804F3"/>
    <w:rsid w:val="003820FB"/>
    <w:rsid w:val="003826C8"/>
    <w:rsid w:val="00382A92"/>
    <w:rsid w:val="00384083"/>
    <w:rsid w:val="00390B17"/>
    <w:rsid w:val="003A3C73"/>
    <w:rsid w:val="003A4067"/>
    <w:rsid w:val="003A43E9"/>
    <w:rsid w:val="003A478A"/>
    <w:rsid w:val="003A691E"/>
    <w:rsid w:val="003B0334"/>
    <w:rsid w:val="003B0A23"/>
    <w:rsid w:val="003B15F7"/>
    <w:rsid w:val="003B16F8"/>
    <w:rsid w:val="003B1B39"/>
    <w:rsid w:val="003B1C14"/>
    <w:rsid w:val="003B2279"/>
    <w:rsid w:val="003B40C9"/>
    <w:rsid w:val="003C13F7"/>
    <w:rsid w:val="003C251A"/>
    <w:rsid w:val="003C4093"/>
    <w:rsid w:val="003D681C"/>
    <w:rsid w:val="003D6DED"/>
    <w:rsid w:val="003D7922"/>
    <w:rsid w:val="003E0A36"/>
    <w:rsid w:val="003F197C"/>
    <w:rsid w:val="003F20C6"/>
    <w:rsid w:val="003F65FB"/>
    <w:rsid w:val="003F67B6"/>
    <w:rsid w:val="003F6C76"/>
    <w:rsid w:val="003F78F7"/>
    <w:rsid w:val="004000AD"/>
    <w:rsid w:val="00402470"/>
    <w:rsid w:val="00405F2B"/>
    <w:rsid w:val="00407A43"/>
    <w:rsid w:val="00407BB0"/>
    <w:rsid w:val="00412A92"/>
    <w:rsid w:val="00413829"/>
    <w:rsid w:val="00416094"/>
    <w:rsid w:val="0041615D"/>
    <w:rsid w:val="00417831"/>
    <w:rsid w:val="004211DB"/>
    <w:rsid w:val="00421AAE"/>
    <w:rsid w:val="00421F8D"/>
    <w:rsid w:val="0042748C"/>
    <w:rsid w:val="0043226C"/>
    <w:rsid w:val="004329FF"/>
    <w:rsid w:val="00434BFA"/>
    <w:rsid w:val="00434FC4"/>
    <w:rsid w:val="004371DF"/>
    <w:rsid w:val="004406F0"/>
    <w:rsid w:val="00440C3A"/>
    <w:rsid w:val="00444E8D"/>
    <w:rsid w:val="00447163"/>
    <w:rsid w:val="00447BBC"/>
    <w:rsid w:val="00452E82"/>
    <w:rsid w:val="004549D9"/>
    <w:rsid w:val="00455E22"/>
    <w:rsid w:val="00456C12"/>
    <w:rsid w:val="00457ABF"/>
    <w:rsid w:val="00461FF0"/>
    <w:rsid w:val="00462846"/>
    <w:rsid w:val="00462FDF"/>
    <w:rsid w:val="00464DD0"/>
    <w:rsid w:val="00464F1A"/>
    <w:rsid w:val="0046532F"/>
    <w:rsid w:val="00472EFA"/>
    <w:rsid w:val="004730A4"/>
    <w:rsid w:val="0047440A"/>
    <w:rsid w:val="00481854"/>
    <w:rsid w:val="0048383A"/>
    <w:rsid w:val="0048570E"/>
    <w:rsid w:val="00487192"/>
    <w:rsid w:val="00487EE9"/>
    <w:rsid w:val="0049080F"/>
    <w:rsid w:val="00491068"/>
    <w:rsid w:val="00492B5E"/>
    <w:rsid w:val="0049392D"/>
    <w:rsid w:val="00496B10"/>
    <w:rsid w:val="004A40EC"/>
    <w:rsid w:val="004A4D9E"/>
    <w:rsid w:val="004A5DE3"/>
    <w:rsid w:val="004A6631"/>
    <w:rsid w:val="004A7E04"/>
    <w:rsid w:val="004A7EC3"/>
    <w:rsid w:val="004B0C2F"/>
    <w:rsid w:val="004B64EC"/>
    <w:rsid w:val="004B6DFB"/>
    <w:rsid w:val="004B7084"/>
    <w:rsid w:val="004B7FB8"/>
    <w:rsid w:val="004C037F"/>
    <w:rsid w:val="004C19DD"/>
    <w:rsid w:val="004C50D8"/>
    <w:rsid w:val="004D0C12"/>
    <w:rsid w:val="004D3B47"/>
    <w:rsid w:val="004D4117"/>
    <w:rsid w:val="004D4B1B"/>
    <w:rsid w:val="004D5EFA"/>
    <w:rsid w:val="004D62A7"/>
    <w:rsid w:val="004D63EC"/>
    <w:rsid w:val="004D76BE"/>
    <w:rsid w:val="004E0765"/>
    <w:rsid w:val="004E1C18"/>
    <w:rsid w:val="004E361F"/>
    <w:rsid w:val="004E6426"/>
    <w:rsid w:val="004E77FA"/>
    <w:rsid w:val="004F126C"/>
    <w:rsid w:val="004F4919"/>
    <w:rsid w:val="0050301C"/>
    <w:rsid w:val="00503961"/>
    <w:rsid w:val="00504353"/>
    <w:rsid w:val="00505332"/>
    <w:rsid w:val="0050646F"/>
    <w:rsid w:val="00507241"/>
    <w:rsid w:val="00507467"/>
    <w:rsid w:val="00507A90"/>
    <w:rsid w:val="00507DF1"/>
    <w:rsid w:val="005102D5"/>
    <w:rsid w:val="00510B83"/>
    <w:rsid w:val="00512490"/>
    <w:rsid w:val="005131A5"/>
    <w:rsid w:val="00516916"/>
    <w:rsid w:val="00516B1F"/>
    <w:rsid w:val="00517064"/>
    <w:rsid w:val="00517448"/>
    <w:rsid w:val="00520918"/>
    <w:rsid w:val="005216E1"/>
    <w:rsid w:val="00521BEE"/>
    <w:rsid w:val="005260BD"/>
    <w:rsid w:val="0053523E"/>
    <w:rsid w:val="00535C36"/>
    <w:rsid w:val="00540FAD"/>
    <w:rsid w:val="00541633"/>
    <w:rsid w:val="00541C9F"/>
    <w:rsid w:val="00546851"/>
    <w:rsid w:val="005510D1"/>
    <w:rsid w:val="005519EB"/>
    <w:rsid w:val="00554358"/>
    <w:rsid w:val="00555535"/>
    <w:rsid w:val="00556899"/>
    <w:rsid w:val="00556EC6"/>
    <w:rsid w:val="005576D2"/>
    <w:rsid w:val="00561981"/>
    <w:rsid w:val="00570DE8"/>
    <w:rsid w:val="00574697"/>
    <w:rsid w:val="00574ECC"/>
    <w:rsid w:val="0057687B"/>
    <w:rsid w:val="00576893"/>
    <w:rsid w:val="00581F9A"/>
    <w:rsid w:val="00582A16"/>
    <w:rsid w:val="00584A4B"/>
    <w:rsid w:val="00587A39"/>
    <w:rsid w:val="00590002"/>
    <w:rsid w:val="00590F56"/>
    <w:rsid w:val="00592434"/>
    <w:rsid w:val="005951DA"/>
    <w:rsid w:val="0059540B"/>
    <w:rsid w:val="005A651D"/>
    <w:rsid w:val="005A6F8F"/>
    <w:rsid w:val="005A76E4"/>
    <w:rsid w:val="005B0211"/>
    <w:rsid w:val="005B1633"/>
    <w:rsid w:val="005B2441"/>
    <w:rsid w:val="005B691D"/>
    <w:rsid w:val="005B70DF"/>
    <w:rsid w:val="005B7192"/>
    <w:rsid w:val="005C0C6D"/>
    <w:rsid w:val="005C0F84"/>
    <w:rsid w:val="005C1FB3"/>
    <w:rsid w:val="005C35F7"/>
    <w:rsid w:val="005C5DEC"/>
    <w:rsid w:val="005C6D7E"/>
    <w:rsid w:val="005D1645"/>
    <w:rsid w:val="005D2874"/>
    <w:rsid w:val="005D2BC0"/>
    <w:rsid w:val="005D7054"/>
    <w:rsid w:val="005E14C1"/>
    <w:rsid w:val="005E4D11"/>
    <w:rsid w:val="005E59E8"/>
    <w:rsid w:val="005E6CEC"/>
    <w:rsid w:val="005E7310"/>
    <w:rsid w:val="005F3AFE"/>
    <w:rsid w:val="005F45A6"/>
    <w:rsid w:val="005F48BA"/>
    <w:rsid w:val="005F4965"/>
    <w:rsid w:val="00600717"/>
    <w:rsid w:val="00601FC2"/>
    <w:rsid w:val="006045C5"/>
    <w:rsid w:val="006051BE"/>
    <w:rsid w:val="00607BA2"/>
    <w:rsid w:val="006107A5"/>
    <w:rsid w:val="006109F2"/>
    <w:rsid w:val="00610E06"/>
    <w:rsid w:val="0061147F"/>
    <w:rsid w:val="00611BB5"/>
    <w:rsid w:val="00612DE1"/>
    <w:rsid w:val="006169B8"/>
    <w:rsid w:val="006340D4"/>
    <w:rsid w:val="006341F2"/>
    <w:rsid w:val="00634655"/>
    <w:rsid w:val="0063562B"/>
    <w:rsid w:val="00636D91"/>
    <w:rsid w:val="00641808"/>
    <w:rsid w:val="00642ABA"/>
    <w:rsid w:val="00645A9B"/>
    <w:rsid w:val="006463A3"/>
    <w:rsid w:val="00646A66"/>
    <w:rsid w:val="00647A5B"/>
    <w:rsid w:val="00653C66"/>
    <w:rsid w:val="00654937"/>
    <w:rsid w:val="00655897"/>
    <w:rsid w:val="00656CBC"/>
    <w:rsid w:val="00661D27"/>
    <w:rsid w:val="006622AF"/>
    <w:rsid w:val="00663D82"/>
    <w:rsid w:val="006660B1"/>
    <w:rsid w:val="00667420"/>
    <w:rsid w:val="00673A8E"/>
    <w:rsid w:val="006749A6"/>
    <w:rsid w:val="006849B7"/>
    <w:rsid w:val="0068740C"/>
    <w:rsid w:val="0069258F"/>
    <w:rsid w:val="00693B99"/>
    <w:rsid w:val="00693D55"/>
    <w:rsid w:val="00697C53"/>
    <w:rsid w:val="006A0150"/>
    <w:rsid w:val="006A0F34"/>
    <w:rsid w:val="006A38C8"/>
    <w:rsid w:val="006A4379"/>
    <w:rsid w:val="006A611B"/>
    <w:rsid w:val="006B03EA"/>
    <w:rsid w:val="006B7619"/>
    <w:rsid w:val="006B7CEE"/>
    <w:rsid w:val="006C04F8"/>
    <w:rsid w:val="006C1364"/>
    <w:rsid w:val="006C2ACB"/>
    <w:rsid w:val="006C41F7"/>
    <w:rsid w:val="006C6A3F"/>
    <w:rsid w:val="006D05AD"/>
    <w:rsid w:val="006D2E72"/>
    <w:rsid w:val="006D33FF"/>
    <w:rsid w:val="006D4749"/>
    <w:rsid w:val="006E0575"/>
    <w:rsid w:val="006E1DAB"/>
    <w:rsid w:val="006E2742"/>
    <w:rsid w:val="006E387E"/>
    <w:rsid w:val="006E4D6D"/>
    <w:rsid w:val="006E78B2"/>
    <w:rsid w:val="006F217A"/>
    <w:rsid w:val="006F44E0"/>
    <w:rsid w:val="007006C5"/>
    <w:rsid w:val="00702103"/>
    <w:rsid w:val="00704182"/>
    <w:rsid w:val="00710524"/>
    <w:rsid w:val="00712B13"/>
    <w:rsid w:val="00715E1D"/>
    <w:rsid w:val="0071604B"/>
    <w:rsid w:val="007166D4"/>
    <w:rsid w:val="00722703"/>
    <w:rsid w:val="00723AE0"/>
    <w:rsid w:val="0072498A"/>
    <w:rsid w:val="00724CE1"/>
    <w:rsid w:val="00725E3B"/>
    <w:rsid w:val="007270CF"/>
    <w:rsid w:val="0072717C"/>
    <w:rsid w:val="007326DB"/>
    <w:rsid w:val="00732B1C"/>
    <w:rsid w:val="007344CD"/>
    <w:rsid w:val="0073484F"/>
    <w:rsid w:val="007354A7"/>
    <w:rsid w:val="0073652E"/>
    <w:rsid w:val="00737C9D"/>
    <w:rsid w:val="00742E89"/>
    <w:rsid w:val="00743180"/>
    <w:rsid w:val="00744B88"/>
    <w:rsid w:val="00745FB2"/>
    <w:rsid w:val="00752545"/>
    <w:rsid w:val="00753EE6"/>
    <w:rsid w:val="00757D9C"/>
    <w:rsid w:val="00760C98"/>
    <w:rsid w:val="007667A2"/>
    <w:rsid w:val="0076769D"/>
    <w:rsid w:val="0077368F"/>
    <w:rsid w:val="007807FE"/>
    <w:rsid w:val="00781778"/>
    <w:rsid w:val="00785D92"/>
    <w:rsid w:val="007860A7"/>
    <w:rsid w:val="00786488"/>
    <w:rsid w:val="00787D57"/>
    <w:rsid w:val="0079118C"/>
    <w:rsid w:val="00791494"/>
    <w:rsid w:val="00791FD7"/>
    <w:rsid w:val="00792D24"/>
    <w:rsid w:val="00796D16"/>
    <w:rsid w:val="00796E02"/>
    <w:rsid w:val="007A434A"/>
    <w:rsid w:val="007A64A8"/>
    <w:rsid w:val="007A73C3"/>
    <w:rsid w:val="007B3238"/>
    <w:rsid w:val="007B5012"/>
    <w:rsid w:val="007B5868"/>
    <w:rsid w:val="007B5D64"/>
    <w:rsid w:val="007B5F43"/>
    <w:rsid w:val="007C08C6"/>
    <w:rsid w:val="007C6D70"/>
    <w:rsid w:val="007D11A4"/>
    <w:rsid w:val="007D12BE"/>
    <w:rsid w:val="007D1D55"/>
    <w:rsid w:val="007D2284"/>
    <w:rsid w:val="007D3067"/>
    <w:rsid w:val="007D3DC5"/>
    <w:rsid w:val="007D5ADD"/>
    <w:rsid w:val="007D6B82"/>
    <w:rsid w:val="007E0D19"/>
    <w:rsid w:val="007E147B"/>
    <w:rsid w:val="007E1511"/>
    <w:rsid w:val="007E2DEE"/>
    <w:rsid w:val="007E4478"/>
    <w:rsid w:val="007E533D"/>
    <w:rsid w:val="007F084C"/>
    <w:rsid w:val="007F361A"/>
    <w:rsid w:val="007F6943"/>
    <w:rsid w:val="007F6AF5"/>
    <w:rsid w:val="007F7634"/>
    <w:rsid w:val="008020C2"/>
    <w:rsid w:val="008023B3"/>
    <w:rsid w:val="00802CA8"/>
    <w:rsid w:val="008031E8"/>
    <w:rsid w:val="00807F0C"/>
    <w:rsid w:val="00807F4E"/>
    <w:rsid w:val="0081086D"/>
    <w:rsid w:val="008114BA"/>
    <w:rsid w:val="00812CE7"/>
    <w:rsid w:val="00813F90"/>
    <w:rsid w:val="00814EE7"/>
    <w:rsid w:val="00821191"/>
    <w:rsid w:val="0082180B"/>
    <w:rsid w:val="00823E05"/>
    <w:rsid w:val="00824DEC"/>
    <w:rsid w:val="00825DA2"/>
    <w:rsid w:val="00825F09"/>
    <w:rsid w:val="00827711"/>
    <w:rsid w:val="00827C93"/>
    <w:rsid w:val="0083006C"/>
    <w:rsid w:val="00830BA9"/>
    <w:rsid w:val="008328BE"/>
    <w:rsid w:val="008335C1"/>
    <w:rsid w:val="00835640"/>
    <w:rsid w:val="00835E3F"/>
    <w:rsid w:val="00836B8C"/>
    <w:rsid w:val="00840A63"/>
    <w:rsid w:val="00845A31"/>
    <w:rsid w:val="0085246F"/>
    <w:rsid w:val="008535A0"/>
    <w:rsid w:val="00853C85"/>
    <w:rsid w:val="008546D9"/>
    <w:rsid w:val="008550A5"/>
    <w:rsid w:val="00856337"/>
    <w:rsid w:val="008566C5"/>
    <w:rsid w:val="008572FD"/>
    <w:rsid w:val="0086185A"/>
    <w:rsid w:val="00861CC7"/>
    <w:rsid w:val="00861D94"/>
    <w:rsid w:val="008644CB"/>
    <w:rsid w:val="008649BE"/>
    <w:rsid w:val="008673BC"/>
    <w:rsid w:val="0087232F"/>
    <w:rsid w:val="0087326B"/>
    <w:rsid w:val="00874C81"/>
    <w:rsid w:val="00874D70"/>
    <w:rsid w:val="00876087"/>
    <w:rsid w:val="0087679C"/>
    <w:rsid w:val="0088151B"/>
    <w:rsid w:val="0088308F"/>
    <w:rsid w:val="00883275"/>
    <w:rsid w:val="00886751"/>
    <w:rsid w:val="00886B33"/>
    <w:rsid w:val="008923F8"/>
    <w:rsid w:val="0089374C"/>
    <w:rsid w:val="008938B4"/>
    <w:rsid w:val="00894C26"/>
    <w:rsid w:val="00896C42"/>
    <w:rsid w:val="008A590E"/>
    <w:rsid w:val="008A6C40"/>
    <w:rsid w:val="008B0E16"/>
    <w:rsid w:val="008B190F"/>
    <w:rsid w:val="008B652F"/>
    <w:rsid w:val="008B6C59"/>
    <w:rsid w:val="008B7B72"/>
    <w:rsid w:val="008C122B"/>
    <w:rsid w:val="008C5C03"/>
    <w:rsid w:val="008D1E8A"/>
    <w:rsid w:val="008D5B35"/>
    <w:rsid w:val="008D5D50"/>
    <w:rsid w:val="008D6AA3"/>
    <w:rsid w:val="008D751B"/>
    <w:rsid w:val="008E01E7"/>
    <w:rsid w:val="008E2D4D"/>
    <w:rsid w:val="008E3A15"/>
    <w:rsid w:val="008E4958"/>
    <w:rsid w:val="008E4A6B"/>
    <w:rsid w:val="008E4FA0"/>
    <w:rsid w:val="008F5D55"/>
    <w:rsid w:val="008F747F"/>
    <w:rsid w:val="009003A9"/>
    <w:rsid w:val="00900A44"/>
    <w:rsid w:val="00904D46"/>
    <w:rsid w:val="00905EC0"/>
    <w:rsid w:val="00906ECC"/>
    <w:rsid w:val="00907134"/>
    <w:rsid w:val="00907808"/>
    <w:rsid w:val="00911604"/>
    <w:rsid w:val="0091222B"/>
    <w:rsid w:val="00914009"/>
    <w:rsid w:val="00917CF6"/>
    <w:rsid w:val="009215A4"/>
    <w:rsid w:val="009246E3"/>
    <w:rsid w:val="00924BF8"/>
    <w:rsid w:val="00924E15"/>
    <w:rsid w:val="0092740B"/>
    <w:rsid w:val="00931768"/>
    <w:rsid w:val="00931CA2"/>
    <w:rsid w:val="009320F3"/>
    <w:rsid w:val="00936FF0"/>
    <w:rsid w:val="00937352"/>
    <w:rsid w:val="00941514"/>
    <w:rsid w:val="0094460A"/>
    <w:rsid w:val="009446D3"/>
    <w:rsid w:val="00944E26"/>
    <w:rsid w:val="00945CBE"/>
    <w:rsid w:val="0094671D"/>
    <w:rsid w:val="009475E2"/>
    <w:rsid w:val="00947A0F"/>
    <w:rsid w:val="00950CC0"/>
    <w:rsid w:val="00951038"/>
    <w:rsid w:val="00952456"/>
    <w:rsid w:val="00954EF4"/>
    <w:rsid w:val="009550FF"/>
    <w:rsid w:val="00956815"/>
    <w:rsid w:val="00956E0B"/>
    <w:rsid w:val="00957302"/>
    <w:rsid w:val="00957322"/>
    <w:rsid w:val="00957F1B"/>
    <w:rsid w:val="00960D7D"/>
    <w:rsid w:val="0096241F"/>
    <w:rsid w:val="00965A4B"/>
    <w:rsid w:val="00967BEF"/>
    <w:rsid w:val="009701BB"/>
    <w:rsid w:val="0097260B"/>
    <w:rsid w:val="009726FF"/>
    <w:rsid w:val="00974668"/>
    <w:rsid w:val="00977288"/>
    <w:rsid w:val="00981778"/>
    <w:rsid w:val="00982053"/>
    <w:rsid w:val="00982055"/>
    <w:rsid w:val="009874A6"/>
    <w:rsid w:val="00990576"/>
    <w:rsid w:val="00993813"/>
    <w:rsid w:val="00994470"/>
    <w:rsid w:val="0099454A"/>
    <w:rsid w:val="00996721"/>
    <w:rsid w:val="009A0A1F"/>
    <w:rsid w:val="009A2695"/>
    <w:rsid w:val="009A2F1D"/>
    <w:rsid w:val="009A4B85"/>
    <w:rsid w:val="009A513B"/>
    <w:rsid w:val="009A53E0"/>
    <w:rsid w:val="009A5B46"/>
    <w:rsid w:val="009B46A3"/>
    <w:rsid w:val="009B5513"/>
    <w:rsid w:val="009B7916"/>
    <w:rsid w:val="009B7B40"/>
    <w:rsid w:val="009C1CDA"/>
    <w:rsid w:val="009C2169"/>
    <w:rsid w:val="009C22C2"/>
    <w:rsid w:val="009C6E63"/>
    <w:rsid w:val="009C72CE"/>
    <w:rsid w:val="009D1842"/>
    <w:rsid w:val="009D2D20"/>
    <w:rsid w:val="009D37F3"/>
    <w:rsid w:val="009D5682"/>
    <w:rsid w:val="009D7A57"/>
    <w:rsid w:val="009D7E56"/>
    <w:rsid w:val="009E1F58"/>
    <w:rsid w:val="009E35F5"/>
    <w:rsid w:val="009E3C75"/>
    <w:rsid w:val="009E3F9B"/>
    <w:rsid w:val="009E4B8A"/>
    <w:rsid w:val="009F0BDA"/>
    <w:rsid w:val="009F2193"/>
    <w:rsid w:val="009F45A2"/>
    <w:rsid w:val="009F4F0C"/>
    <w:rsid w:val="009F5947"/>
    <w:rsid w:val="009F66ED"/>
    <w:rsid w:val="009F6BCD"/>
    <w:rsid w:val="009F6F0F"/>
    <w:rsid w:val="009F7B9B"/>
    <w:rsid w:val="00A001CF"/>
    <w:rsid w:val="00A0225D"/>
    <w:rsid w:val="00A045A0"/>
    <w:rsid w:val="00A07743"/>
    <w:rsid w:val="00A07E81"/>
    <w:rsid w:val="00A13685"/>
    <w:rsid w:val="00A158D2"/>
    <w:rsid w:val="00A166DD"/>
    <w:rsid w:val="00A16708"/>
    <w:rsid w:val="00A174C1"/>
    <w:rsid w:val="00A1765D"/>
    <w:rsid w:val="00A178A6"/>
    <w:rsid w:val="00A20337"/>
    <w:rsid w:val="00A20870"/>
    <w:rsid w:val="00A21210"/>
    <w:rsid w:val="00A251E9"/>
    <w:rsid w:val="00A258B0"/>
    <w:rsid w:val="00A26702"/>
    <w:rsid w:val="00A301BC"/>
    <w:rsid w:val="00A3107B"/>
    <w:rsid w:val="00A31B61"/>
    <w:rsid w:val="00A34589"/>
    <w:rsid w:val="00A3473D"/>
    <w:rsid w:val="00A36354"/>
    <w:rsid w:val="00A405A8"/>
    <w:rsid w:val="00A425BC"/>
    <w:rsid w:val="00A42F73"/>
    <w:rsid w:val="00A431E0"/>
    <w:rsid w:val="00A47AE3"/>
    <w:rsid w:val="00A50A66"/>
    <w:rsid w:val="00A51C61"/>
    <w:rsid w:val="00A54839"/>
    <w:rsid w:val="00A577FC"/>
    <w:rsid w:val="00A57875"/>
    <w:rsid w:val="00A60515"/>
    <w:rsid w:val="00A61B42"/>
    <w:rsid w:val="00A64689"/>
    <w:rsid w:val="00A64843"/>
    <w:rsid w:val="00A657AF"/>
    <w:rsid w:val="00A67AC0"/>
    <w:rsid w:val="00A7115F"/>
    <w:rsid w:val="00A72E08"/>
    <w:rsid w:val="00A72F81"/>
    <w:rsid w:val="00A732A6"/>
    <w:rsid w:val="00A76691"/>
    <w:rsid w:val="00A76B30"/>
    <w:rsid w:val="00A77408"/>
    <w:rsid w:val="00A832A3"/>
    <w:rsid w:val="00A835C5"/>
    <w:rsid w:val="00A83BC8"/>
    <w:rsid w:val="00A84D75"/>
    <w:rsid w:val="00A8638A"/>
    <w:rsid w:val="00A87322"/>
    <w:rsid w:val="00A91F54"/>
    <w:rsid w:val="00A953BE"/>
    <w:rsid w:val="00A95757"/>
    <w:rsid w:val="00AA0395"/>
    <w:rsid w:val="00AA2499"/>
    <w:rsid w:val="00AA27D7"/>
    <w:rsid w:val="00AA4376"/>
    <w:rsid w:val="00AA79B6"/>
    <w:rsid w:val="00AB1BAC"/>
    <w:rsid w:val="00AB4E39"/>
    <w:rsid w:val="00AB51B0"/>
    <w:rsid w:val="00AB5DA3"/>
    <w:rsid w:val="00AC0C38"/>
    <w:rsid w:val="00AC2DCC"/>
    <w:rsid w:val="00AC525B"/>
    <w:rsid w:val="00AD28C6"/>
    <w:rsid w:val="00AD6E7A"/>
    <w:rsid w:val="00AE21F5"/>
    <w:rsid w:val="00AE2810"/>
    <w:rsid w:val="00AE76EE"/>
    <w:rsid w:val="00AF2666"/>
    <w:rsid w:val="00AF4822"/>
    <w:rsid w:val="00AF75B9"/>
    <w:rsid w:val="00B036F1"/>
    <w:rsid w:val="00B103CC"/>
    <w:rsid w:val="00B10C93"/>
    <w:rsid w:val="00B154B0"/>
    <w:rsid w:val="00B168C3"/>
    <w:rsid w:val="00B21A52"/>
    <w:rsid w:val="00B2437A"/>
    <w:rsid w:val="00B27594"/>
    <w:rsid w:val="00B303A0"/>
    <w:rsid w:val="00B32790"/>
    <w:rsid w:val="00B35693"/>
    <w:rsid w:val="00B36A02"/>
    <w:rsid w:val="00B36FC1"/>
    <w:rsid w:val="00B3773E"/>
    <w:rsid w:val="00B37BE6"/>
    <w:rsid w:val="00B40AFB"/>
    <w:rsid w:val="00B416AE"/>
    <w:rsid w:val="00B41C96"/>
    <w:rsid w:val="00B45890"/>
    <w:rsid w:val="00B47D6F"/>
    <w:rsid w:val="00B526A3"/>
    <w:rsid w:val="00B5642E"/>
    <w:rsid w:val="00B577AC"/>
    <w:rsid w:val="00B612C0"/>
    <w:rsid w:val="00B61ADB"/>
    <w:rsid w:val="00B6222C"/>
    <w:rsid w:val="00B62243"/>
    <w:rsid w:val="00B62994"/>
    <w:rsid w:val="00B65AA6"/>
    <w:rsid w:val="00B72365"/>
    <w:rsid w:val="00B72B6B"/>
    <w:rsid w:val="00B74346"/>
    <w:rsid w:val="00B76C32"/>
    <w:rsid w:val="00B8076F"/>
    <w:rsid w:val="00B85D90"/>
    <w:rsid w:val="00B9107D"/>
    <w:rsid w:val="00B913ED"/>
    <w:rsid w:val="00B915FA"/>
    <w:rsid w:val="00B931A8"/>
    <w:rsid w:val="00B93637"/>
    <w:rsid w:val="00B94721"/>
    <w:rsid w:val="00B97155"/>
    <w:rsid w:val="00BA0CDD"/>
    <w:rsid w:val="00BA165C"/>
    <w:rsid w:val="00BA3D44"/>
    <w:rsid w:val="00BA523B"/>
    <w:rsid w:val="00BA54BE"/>
    <w:rsid w:val="00BA5E5F"/>
    <w:rsid w:val="00BA7AF1"/>
    <w:rsid w:val="00BB0392"/>
    <w:rsid w:val="00BB6B3C"/>
    <w:rsid w:val="00BC5552"/>
    <w:rsid w:val="00BC6441"/>
    <w:rsid w:val="00BD151F"/>
    <w:rsid w:val="00BD1719"/>
    <w:rsid w:val="00BD333A"/>
    <w:rsid w:val="00BE1087"/>
    <w:rsid w:val="00BE1EB1"/>
    <w:rsid w:val="00BE2433"/>
    <w:rsid w:val="00BE2924"/>
    <w:rsid w:val="00BE4606"/>
    <w:rsid w:val="00BE4B87"/>
    <w:rsid w:val="00BE4E0B"/>
    <w:rsid w:val="00BE53D6"/>
    <w:rsid w:val="00BE5647"/>
    <w:rsid w:val="00BF297D"/>
    <w:rsid w:val="00BF30AD"/>
    <w:rsid w:val="00BF5FC9"/>
    <w:rsid w:val="00C011FB"/>
    <w:rsid w:val="00C01D9B"/>
    <w:rsid w:val="00C1611B"/>
    <w:rsid w:val="00C209DF"/>
    <w:rsid w:val="00C222E0"/>
    <w:rsid w:val="00C2379F"/>
    <w:rsid w:val="00C23D74"/>
    <w:rsid w:val="00C2618D"/>
    <w:rsid w:val="00C308AE"/>
    <w:rsid w:val="00C31431"/>
    <w:rsid w:val="00C32A89"/>
    <w:rsid w:val="00C37935"/>
    <w:rsid w:val="00C37A00"/>
    <w:rsid w:val="00C41003"/>
    <w:rsid w:val="00C41304"/>
    <w:rsid w:val="00C41A4F"/>
    <w:rsid w:val="00C4295C"/>
    <w:rsid w:val="00C43933"/>
    <w:rsid w:val="00C43FCC"/>
    <w:rsid w:val="00C45A1C"/>
    <w:rsid w:val="00C518AE"/>
    <w:rsid w:val="00C51B0D"/>
    <w:rsid w:val="00C51F20"/>
    <w:rsid w:val="00C53147"/>
    <w:rsid w:val="00C53C34"/>
    <w:rsid w:val="00C546DF"/>
    <w:rsid w:val="00C54831"/>
    <w:rsid w:val="00C549AA"/>
    <w:rsid w:val="00C54F9F"/>
    <w:rsid w:val="00C55429"/>
    <w:rsid w:val="00C61693"/>
    <w:rsid w:val="00C62A1E"/>
    <w:rsid w:val="00C6309B"/>
    <w:rsid w:val="00C63103"/>
    <w:rsid w:val="00C63DD4"/>
    <w:rsid w:val="00C6487E"/>
    <w:rsid w:val="00C6692E"/>
    <w:rsid w:val="00C66CD5"/>
    <w:rsid w:val="00C7016E"/>
    <w:rsid w:val="00C72CA0"/>
    <w:rsid w:val="00C74094"/>
    <w:rsid w:val="00C75B1D"/>
    <w:rsid w:val="00C75BCD"/>
    <w:rsid w:val="00C801C4"/>
    <w:rsid w:val="00C81A9E"/>
    <w:rsid w:val="00C82BED"/>
    <w:rsid w:val="00C84529"/>
    <w:rsid w:val="00C85C9F"/>
    <w:rsid w:val="00C86015"/>
    <w:rsid w:val="00C91F15"/>
    <w:rsid w:val="00C92FAD"/>
    <w:rsid w:val="00C96D49"/>
    <w:rsid w:val="00CA0E77"/>
    <w:rsid w:val="00CA281E"/>
    <w:rsid w:val="00CA4641"/>
    <w:rsid w:val="00CA6757"/>
    <w:rsid w:val="00CA7206"/>
    <w:rsid w:val="00CB3420"/>
    <w:rsid w:val="00CB4883"/>
    <w:rsid w:val="00CB53CF"/>
    <w:rsid w:val="00CC0BCB"/>
    <w:rsid w:val="00CC2118"/>
    <w:rsid w:val="00CC59DC"/>
    <w:rsid w:val="00CC6A13"/>
    <w:rsid w:val="00CD1C65"/>
    <w:rsid w:val="00CD30B4"/>
    <w:rsid w:val="00CD4440"/>
    <w:rsid w:val="00CD567A"/>
    <w:rsid w:val="00CD6C9F"/>
    <w:rsid w:val="00CD7A7E"/>
    <w:rsid w:val="00CE1CAF"/>
    <w:rsid w:val="00CE22F1"/>
    <w:rsid w:val="00CE2F60"/>
    <w:rsid w:val="00CE701D"/>
    <w:rsid w:val="00CF06A9"/>
    <w:rsid w:val="00CF159C"/>
    <w:rsid w:val="00CF20BA"/>
    <w:rsid w:val="00D0095E"/>
    <w:rsid w:val="00D01A2F"/>
    <w:rsid w:val="00D0203E"/>
    <w:rsid w:val="00D154C4"/>
    <w:rsid w:val="00D15CE0"/>
    <w:rsid w:val="00D21554"/>
    <w:rsid w:val="00D23297"/>
    <w:rsid w:val="00D23E94"/>
    <w:rsid w:val="00D26098"/>
    <w:rsid w:val="00D27226"/>
    <w:rsid w:val="00D300BC"/>
    <w:rsid w:val="00D3121A"/>
    <w:rsid w:val="00D3539F"/>
    <w:rsid w:val="00D36406"/>
    <w:rsid w:val="00D36852"/>
    <w:rsid w:val="00D37049"/>
    <w:rsid w:val="00D37783"/>
    <w:rsid w:val="00D41527"/>
    <w:rsid w:val="00D41C27"/>
    <w:rsid w:val="00D41CCC"/>
    <w:rsid w:val="00D44492"/>
    <w:rsid w:val="00D45EF1"/>
    <w:rsid w:val="00D50856"/>
    <w:rsid w:val="00D51AE4"/>
    <w:rsid w:val="00D52497"/>
    <w:rsid w:val="00D56258"/>
    <w:rsid w:val="00D57008"/>
    <w:rsid w:val="00D5736B"/>
    <w:rsid w:val="00D607F1"/>
    <w:rsid w:val="00D60E58"/>
    <w:rsid w:val="00D613C9"/>
    <w:rsid w:val="00D620A3"/>
    <w:rsid w:val="00D6328C"/>
    <w:rsid w:val="00D709E1"/>
    <w:rsid w:val="00D711CE"/>
    <w:rsid w:val="00D73A6E"/>
    <w:rsid w:val="00D76E57"/>
    <w:rsid w:val="00D86B2C"/>
    <w:rsid w:val="00D92D3B"/>
    <w:rsid w:val="00D93B4B"/>
    <w:rsid w:val="00D95F36"/>
    <w:rsid w:val="00D9683E"/>
    <w:rsid w:val="00DA3EC7"/>
    <w:rsid w:val="00DA3FB9"/>
    <w:rsid w:val="00DB1358"/>
    <w:rsid w:val="00DB3E95"/>
    <w:rsid w:val="00DB56F4"/>
    <w:rsid w:val="00DB57BA"/>
    <w:rsid w:val="00DB61E2"/>
    <w:rsid w:val="00DC0552"/>
    <w:rsid w:val="00DC075B"/>
    <w:rsid w:val="00DC3FA5"/>
    <w:rsid w:val="00DC4A85"/>
    <w:rsid w:val="00DC675D"/>
    <w:rsid w:val="00DD1FFE"/>
    <w:rsid w:val="00DD4BF2"/>
    <w:rsid w:val="00DD6BDE"/>
    <w:rsid w:val="00DE156B"/>
    <w:rsid w:val="00DE3852"/>
    <w:rsid w:val="00DE7096"/>
    <w:rsid w:val="00DE7628"/>
    <w:rsid w:val="00DF00D2"/>
    <w:rsid w:val="00DF169C"/>
    <w:rsid w:val="00DF3447"/>
    <w:rsid w:val="00DF3A4B"/>
    <w:rsid w:val="00DF6F2E"/>
    <w:rsid w:val="00DF790A"/>
    <w:rsid w:val="00DF7EC9"/>
    <w:rsid w:val="00E0359D"/>
    <w:rsid w:val="00E0647D"/>
    <w:rsid w:val="00E06873"/>
    <w:rsid w:val="00E11FAF"/>
    <w:rsid w:val="00E13996"/>
    <w:rsid w:val="00E14839"/>
    <w:rsid w:val="00E16DAB"/>
    <w:rsid w:val="00E17724"/>
    <w:rsid w:val="00E20151"/>
    <w:rsid w:val="00E20AE6"/>
    <w:rsid w:val="00E243B5"/>
    <w:rsid w:val="00E27C7B"/>
    <w:rsid w:val="00E30B28"/>
    <w:rsid w:val="00E31757"/>
    <w:rsid w:val="00E31C44"/>
    <w:rsid w:val="00E32D35"/>
    <w:rsid w:val="00E333D6"/>
    <w:rsid w:val="00E33AF0"/>
    <w:rsid w:val="00E36181"/>
    <w:rsid w:val="00E368D4"/>
    <w:rsid w:val="00E37A8B"/>
    <w:rsid w:val="00E40D5C"/>
    <w:rsid w:val="00E42126"/>
    <w:rsid w:val="00E433E4"/>
    <w:rsid w:val="00E465D0"/>
    <w:rsid w:val="00E46E8B"/>
    <w:rsid w:val="00E47FFE"/>
    <w:rsid w:val="00E51A62"/>
    <w:rsid w:val="00E627EF"/>
    <w:rsid w:val="00E666E6"/>
    <w:rsid w:val="00E67072"/>
    <w:rsid w:val="00E71412"/>
    <w:rsid w:val="00E71471"/>
    <w:rsid w:val="00E72603"/>
    <w:rsid w:val="00E728E4"/>
    <w:rsid w:val="00E74AE7"/>
    <w:rsid w:val="00E76576"/>
    <w:rsid w:val="00E803EB"/>
    <w:rsid w:val="00E82396"/>
    <w:rsid w:val="00E8386A"/>
    <w:rsid w:val="00E84C33"/>
    <w:rsid w:val="00E87AAA"/>
    <w:rsid w:val="00E92812"/>
    <w:rsid w:val="00E92F52"/>
    <w:rsid w:val="00EA301B"/>
    <w:rsid w:val="00EA4963"/>
    <w:rsid w:val="00EA4E50"/>
    <w:rsid w:val="00EA58F1"/>
    <w:rsid w:val="00EA67AB"/>
    <w:rsid w:val="00EA6C77"/>
    <w:rsid w:val="00EA77CD"/>
    <w:rsid w:val="00EA7BB9"/>
    <w:rsid w:val="00EB00C7"/>
    <w:rsid w:val="00EB15F8"/>
    <w:rsid w:val="00EB1E15"/>
    <w:rsid w:val="00EB1EC7"/>
    <w:rsid w:val="00EB3415"/>
    <w:rsid w:val="00EB3AE5"/>
    <w:rsid w:val="00EB451F"/>
    <w:rsid w:val="00EB4E9E"/>
    <w:rsid w:val="00EB6A63"/>
    <w:rsid w:val="00EB73A8"/>
    <w:rsid w:val="00EB7848"/>
    <w:rsid w:val="00EC0414"/>
    <w:rsid w:val="00EC4420"/>
    <w:rsid w:val="00EC63B0"/>
    <w:rsid w:val="00EC6EEE"/>
    <w:rsid w:val="00EC7808"/>
    <w:rsid w:val="00ED098B"/>
    <w:rsid w:val="00ED150B"/>
    <w:rsid w:val="00ED6F5E"/>
    <w:rsid w:val="00EE5901"/>
    <w:rsid w:val="00EF566B"/>
    <w:rsid w:val="00EF7B27"/>
    <w:rsid w:val="00F0017D"/>
    <w:rsid w:val="00F00203"/>
    <w:rsid w:val="00F027B3"/>
    <w:rsid w:val="00F02D8B"/>
    <w:rsid w:val="00F0313B"/>
    <w:rsid w:val="00F03A0A"/>
    <w:rsid w:val="00F043A8"/>
    <w:rsid w:val="00F04D69"/>
    <w:rsid w:val="00F124C9"/>
    <w:rsid w:val="00F13B84"/>
    <w:rsid w:val="00F1424A"/>
    <w:rsid w:val="00F14BEE"/>
    <w:rsid w:val="00F17994"/>
    <w:rsid w:val="00F2085C"/>
    <w:rsid w:val="00F21089"/>
    <w:rsid w:val="00F22ECD"/>
    <w:rsid w:val="00F233C8"/>
    <w:rsid w:val="00F276D2"/>
    <w:rsid w:val="00F32209"/>
    <w:rsid w:val="00F32330"/>
    <w:rsid w:val="00F33044"/>
    <w:rsid w:val="00F338D8"/>
    <w:rsid w:val="00F34C27"/>
    <w:rsid w:val="00F36ACF"/>
    <w:rsid w:val="00F40BDB"/>
    <w:rsid w:val="00F42379"/>
    <w:rsid w:val="00F45B22"/>
    <w:rsid w:val="00F47A5D"/>
    <w:rsid w:val="00F51FE6"/>
    <w:rsid w:val="00F55750"/>
    <w:rsid w:val="00F56A6D"/>
    <w:rsid w:val="00F56FE5"/>
    <w:rsid w:val="00F63137"/>
    <w:rsid w:val="00F66C00"/>
    <w:rsid w:val="00F721F8"/>
    <w:rsid w:val="00F72C61"/>
    <w:rsid w:val="00F7384D"/>
    <w:rsid w:val="00F747F2"/>
    <w:rsid w:val="00F7507D"/>
    <w:rsid w:val="00F7618C"/>
    <w:rsid w:val="00F7723D"/>
    <w:rsid w:val="00F8661D"/>
    <w:rsid w:val="00F902D4"/>
    <w:rsid w:val="00F9033A"/>
    <w:rsid w:val="00F920A8"/>
    <w:rsid w:val="00F95551"/>
    <w:rsid w:val="00F96D5E"/>
    <w:rsid w:val="00FA6021"/>
    <w:rsid w:val="00FB0005"/>
    <w:rsid w:val="00FB0723"/>
    <w:rsid w:val="00FB5125"/>
    <w:rsid w:val="00FC1F31"/>
    <w:rsid w:val="00FC46F3"/>
    <w:rsid w:val="00FC5A3E"/>
    <w:rsid w:val="00FC5E04"/>
    <w:rsid w:val="00FC6625"/>
    <w:rsid w:val="00FC6AC4"/>
    <w:rsid w:val="00FC7376"/>
    <w:rsid w:val="00FD0330"/>
    <w:rsid w:val="00FD0889"/>
    <w:rsid w:val="00FD0A0B"/>
    <w:rsid w:val="00FD2870"/>
    <w:rsid w:val="00FD40EA"/>
    <w:rsid w:val="00FD48BF"/>
    <w:rsid w:val="00FE0353"/>
    <w:rsid w:val="00FE10EB"/>
    <w:rsid w:val="00FE1510"/>
    <w:rsid w:val="00FE3CE7"/>
    <w:rsid w:val="00FE4095"/>
    <w:rsid w:val="00FE46DA"/>
    <w:rsid w:val="00FE5F46"/>
    <w:rsid w:val="00FE74CE"/>
    <w:rsid w:val="00FE7ADC"/>
    <w:rsid w:val="00FF0787"/>
    <w:rsid w:val="00FF0F0C"/>
    <w:rsid w:val="00FF0FD3"/>
    <w:rsid w:val="00FF214F"/>
    <w:rsid w:val="00FF4373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73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F7384D"/>
    <w:pPr>
      <w:shd w:val="clear" w:color="auto" w:fill="D9D9D9" w:themeFill="background1" w:themeFillShade="D9"/>
    </w:pPr>
    <w:rPr>
      <w:i w:val="0"/>
    </w:rPr>
  </w:style>
  <w:style w:type="character" w:customStyle="1" w:styleId="HeadingforMinutesChar">
    <w:name w:val="Heading for Minutes Char"/>
    <w:basedOn w:val="Heading1Char"/>
    <w:link w:val="HeadingforMinutes"/>
    <w:rsid w:val="00F7384D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5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682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433E4"/>
    <w:pPr>
      <w:jc w:val="left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433E4"/>
    <w:rPr>
      <w:rFonts w:ascii="Consolas" w:hAnsi="Consolas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D573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D56F96DAFE7\TEMPLATE%20-%20PRI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7A126C-B107-4C0D-A119-DF79A486CD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FB3DC-13C7-4B86-B5FD-430EF3F84953}"/>
</file>

<file path=customXml/itemProps3.xml><?xml version="1.0" encoding="utf-8"?>
<ds:datastoreItem xmlns:ds="http://schemas.openxmlformats.org/officeDocument/2006/customXml" ds:itemID="{879DC9D2-F330-4FC7-859D-9B7741D8A8D4}"/>
</file>

<file path=customXml/itemProps4.xml><?xml version="1.0" encoding="utf-8"?>
<ds:datastoreItem xmlns:ds="http://schemas.openxmlformats.org/officeDocument/2006/customXml" ds:itemID="{61BB7DC6-D81C-4FB3-9C34-9158DCC4ADCD}"/>
</file>

<file path=docProps/app.xml><?xml version="1.0" encoding="utf-8"?>
<Properties xmlns="http://schemas.openxmlformats.org/officeDocument/2006/extended-properties" xmlns:vt="http://schemas.openxmlformats.org/officeDocument/2006/docPropsVTypes">
  <Template>TEMPLATE - PRIV.dotx</Template>
  <TotalTime>8589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tharris</dc:creator>
  <cp:lastModifiedBy>Tonya Harris</cp:lastModifiedBy>
  <cp:revision>633</cp:revision>
  <cp:lastPrinted>2015-01-26T14:15:00Z</cp:lastPrinted>
  <dcterms:created xsi:type="dcterms:W3CDTF">2011-11-30T12:40:00Z</dcterms:created>
  <dcterms:modified xsi:type="dcterms:W3CDTF">2015-01-26T14:15:00Z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1496200</vt:r8>
  </property>
</Properties>
</file>